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95" w:type="dxa"/>
        <w:jc w:val="center"/>
        <w:tblLook w:val="0000" w:firstRow="0" w:lastRow="0" w:firstColumn="0" w:lastColumn="0" w:noHBand="0" w:noVBand="0"/>
      </w:tblPr>
      <w:tblGrid>
        <w:gridCol w:w="4531"/>
        <w:gridCol w:w="278"/>
        <w:gridCol w:w="5386"/>
      </w:tblGrid>
      <w:tr w:rsidR="005610A6" w:rsidRPr="005610A6" w14:paraId="411480B6" w14:textId="77777777" w:rsidTr="00D31C0C">
        <w:trPr>
          <w:trHeight w:val="701"/>
          <w:jc w:val="center"/>
        </w:trPr>
        <w:tc>
          <w:tcPr>
            <w:tcW w:w="4531" w:type="dxa"/>
          </w:tcPr>
          <w:p w14:paraId="01398499" w14:textId="77777777" w:rsidR="00F93AC2" w:rsidRPr="005610A6" w:rsidRDefault="00F93AC2" w:rsidP="00D31C0C">
            <w:pPr>
              <w:widowControl w:val="0"/>
              <w:spacing w:before="20" w:after="20"/>
              <w:jc w:val="center"/>
              <w:rPr>
                <w:rFonts w:cs="Times New Roman"/>
                <w:b/>
                <w:lang w:val="vi-VN"/>
              </w:rPr>
            </w:pPr>
            <w:r w:rsidRPr="005610A6">
              <w:rPr>
                <w:rFonts w:cs="Times New Roman"/>
                <w:b/>
                <w:lang w:val="vi-VN"/>
              </w:rPr>
              <w:t>CÔNG TY C</w:t>
            </w:r>
            <w:r w:rsidRPr="005610A6">
              <w:rPr>
                <w:rFonts w:cs="Times New Roman"/>
                <w:b/>
              </w:rPr>
              <w:t xml:space="preserve">Ổ </w:t>
            </w:r>
            <w:r w:rsidRPr="005610A6">
              <w:rPr>
                <w:rFonts w:cs="Times New Roman"/>
                <w:b/>
                <w:lang w:val="vi-VN"/>
              </w:rPr>
              <w:t>P</w:t>
            </w:r>
            <w:r w:rsidRPr="005610A6">
              <w:rPr>
                <w:rFonts w:cs="Times New Roman"/>
                <w:b/>
              </w:rPr>
              <w:t>HẦN</w:t>
            </w:r>
            <w:r w:rsidRPr="005610A6">
              <w:rPr>
                <w:rFonts w:cs="Times New Roman"/>
                <w:b/>
                <w:lang w:val="vi-VN"/>
              </w:rPr>
              <w:t xml:space="preserve"> VICEM </w:t>
            </w:r>
            <w:r w:rsidRPr="005610A6">
              <w:rPr>
                <w:rFonts w:cs="Times New Roman"/>
                <w:b/>
              </w:rPr>
              <w:t xml:space="preserve">                          </w:t>
            </w:r>
            <w:r w:rsidRPr="005610A6">
              <w:rPr>
                <w:rFonts w:cs="Times New Roman"/>
                <w:b/>
                <w:lang w:val="vi-VN"/>
              </w:rPr>
              <w:t>BAO BÌ BÚT SƠN</w:t>
            </w:r>
          </w:p>
        </w:tc>
        <w:tc>
          <w:tcPr>
            <w:tcW w:w="278" w:type="dxa"/>
          </w:tcPr>
          <w:p w14:paraId="16A08C12" w14:textId="77777777" w:rsidR="00F93AC2" w:rsidRPr="005610A6" w:rsidRDefault="00F93AC2" w:rsidP="00D31C0C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14:paraId="282A41A5" w14:textId="77777777" w:rsidR="00F93AC2" w:rsidRPr="005610A6" w:rsidRDefault="00F93AC2" w:rsidP="00D31C0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5610A6">
              <w:rPr>
                <w:b/>
                <w:sz w:val="24"/>
                <w:szCs w:val="24"/>
              </w:rPr>
              <w:t>CỘNG HÒA XÃ HỘI CHỦ NGHĨA VIỆT NAM</w:t>
            </w:r>
          </w:p>
          <w:p w14:paraId="78251145" w14:textId="77777777" w:rsidR="00F93AC2" w:rsidRPr="005610A6" w:rsidRDefault="00F93AC2" w:rsidP="00D31C0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5610A6">
              <w:rPr>
                <w:rFonts w:cs="Times New Roman"/>
                <w:i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BA1683" wp14:editId="33FE7D1A">
                      <wp:simplePos x="0" y="0"/>
                      <wp:positionH relativeFrom="column">
                        <wp:posOffset>472707</wp:posOffset>
                      </wp:positionH>
                      <wp:positionV relativeFrom="paragraph">
                        <wp:posOffset>258078</wp:posOffset>
                      </wp:positionV>
                      <wp:extent cx="231648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1648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8397397"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2pt,20.3pt" to="219.6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" strokecolor="black [3213]" strokeweight=".25pt">
                      <v:stroke joinstyle="miter"/>
                    </v:line>
                  </w:pict>
                </mc:Fallback>
              </mc:AlternateContent>
            </w:r>
            <w:r w:rsidRPr="005610A6">
              <w:rPr>
                <w:b/>
                <w:sz w:val="24"/>
                <w:szCs w:val="24"/>
              </w:rPr>
              <w:t>ĐỘC LẬP – TỰ DO – HẠNH PHÚC</w:t>
            </w:r>
          </w:p>
        </w:tc>
      </w:tr>
      <w:tr w:rsidR="005610A6" w:rsidRPr="005610A6" w14:paraId="2D3A401B" w14:textId="77777777" w:rsidTr="00D31C0C">
        <w:trPr>
          <w:trHeight w:val="321"/>
          <w:jc w:val="center"/>
        </w:trPr>
        <w:tc>
          <w:tcPr>
            <w:tcW w:w="4531" w:type="dxa"/>
          </w:tcPr>
          <w:p w14:paraId="4A9A92EB" w14:textId="74951435" w:rsidR="00F93AC2" w:rsidRPr="005610A6" w:rsidRDefault="00F93AC2" w:rsidP="00463952">
            <w:pPr>
              <w:widowControl w:val="0"/>
              <w:spacing w:before="120" w:after="120"/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610A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5121C4C" wp14:editId="62D45EE2">
                      <wp:simplePos x="0" y="0"/>
                      <wp:positionH relativeFrom="column">
                        <wp:posOffset>722555</wp:posOffset>
                      </wp:positionH>
                      <wp:positionV relativeFrom="paragraph">
                        <wp:posOffset>3773</wp:posOffset>
                      </wp:positionV>
                      <wp:extent cx="1290918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90918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7A59D68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9pt,.3pt" to="158.5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" strokecolor="black [3213]" strokeweight=".25pt">
                      <v:stroke joinstyle="miter"/>
                    </v:line>
                  </w:pict>
                </mc:Fallback>
              </mc:AlternateContent>
            </w:r>
            <w:r w:rsidRPr="005610A6">
              <w:t xml:space="preserve">Số: </w:t>
            </w:r>
            <w:r w:rsidR="007C3325" w:rsidRPr="00E9569A">
              <w:t>03/</w:t>
            </w:r>
            <w:r w:rsidR="006D6242">
              <w:t>26</w:t>
            </w:r>
            <w:r w:rsidR="007C3325" w:rsidRPr="00E9569A">
              <w:t>/</w:t>
            </w:r>
            <w:r w:rsidR="007C3325" w:rsidRPr="00E9569A">
              <w:rPr>
                <w:lang w:val="vi-VN"/>
              </w:rPr>
              <w:t>TT-</w:t>
            </w:r>
            <w:r w:rsidR="007C3325" w:rsidRPr="00E9569A">
              <w:t>ĐHCĐ</w:t>
            </w:r>
          </w:p>
        </w:tc>
        <w:tc>
          <w:tcPr>
            <w:tcW w:w="278" w:type="dxa"/>
          </w:tcPr>
          <w:p w14:paraId="2703222E" w14:textId="77777777" w:rsidR="00F93AC2" w:rsidRPr="005610A6" w:rsidRDefault="00F93AC2" w:rsidP="00D31C0C">
            <w:pPr>
              <w:widowControl w:val="0"/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14:paraId="3E430C43" w14:textId="32883ED2" w:rsidR="00F93AC2" w:rsidRPr="005610A6" w:rsidRDefault="006D6242" w:rsidP="00463952">
            <w:pPr>
              <w:widowControl w:val="0"/>
              <w:spacing w:before="120" w:after="120"/>
              <w:jc w:val="right"/>
              <w:rPr>
                <w:b/>
                <w:sz w:val="24"/>
                <w:szCs w:val="24"/>
              </w:rPr>
            </w:pPr>
            <w:r>
              <w:rPr>
                <w:rFonts w:cs="Times New Roman"/>
                <w:i/>
                <w:szCs w:val="28"/>
              </w:rPr>
              <w:t>Ninh Bình</w:t>
            </w:r>
            <w:r w:rsidR="00F93AC2" w:rsidRPr="005610A6">
              <w:rPr>
                <w:rFonts w:cs="Times New Roman"/>
                <w:bCs/>
                <w:i/>
                <w:szCs w:val="28"/>
                <w:lang w:val="vi-VN"/>
              </w:rPr>
              <w:t xml:space="preserve">, ngày </w:t>
            </w:r>
            <w:r>
              <w:rPr>
                <w:rFonts w:cs="Times New Roman"/>
                <w:bCs/>
                <w:i/>
                <w:szCs w:val="28"/>
              </w:rPr>
              <w:t>28</w:t>
            </w:r>
            <w:r w:rsidR="007C1473" w:rsidRPr="005610A6">
              <w:rPr>
                <w:rFonts w:cs="Times New Roman"/>
                <w:bCs/>
                <w:i/>
                <w:szCs w:val="28"/>
              </w:rPr>
              <w:t xml:space="preserve"> </w:t>
            </w:r>
            <w:r w:rsidR="00F93AC2" w:rsidRPr="005610A6">
              <w:rPr>
                <w:rFonts w:cs="Times New Roman"/>
                <w:bCs/>
                <w:i/>
                <w:szCs w:val="28"/>
                <w:lang w:val="vi-VN"/>
              </w:rPr>
              <w:t>tháng</w:t>
            </w:r>
            <w:r w:rsidR="00F93AC2" w:rsidRPr="005610A6">
              <w:rPr>
                <w:rFonts w:cs="Times New Roman"/>
                <w:bCs/>
                <w:i/>
                <w:szCs w:val="28"/>
              </w:rPr>
              <w:t xml:space="preserve"> </w:t>
            </w:r>
            <w:r w:rsidR="003B43AF">
              <w:rPr>
                <w:rFonts w:cs="Times New Roman"/>
                <w:bCs/>
                <w:i/>
                <w:szCs w:val="28"/>
              </w:rPr>
              <w:t>05</w:t>
            </w:r>
            <w:r w:rsidR="00F93AC2" w:rsidRPr="005610A6">
              <w:rPr>
                <w:rFonts w:cs="Times New Roman"/>
                <w:bCs/>
                <w:i/>
                <w:szCs w:val="28"/>
                <w:lang w:val="vi-VN"/>
              </w:rPr>
              <w:t xml:space="preserve"> </w:t>
            </w:r>
            <w:r w:rsidR="00F93AC2" w:rsidRPr="005610A6">
              <w:rPr>
                <w:rFonts w:cs="Times New Roman"/>
                <w:bCs/>
                <w:i/>
                <w:szCs w:val="28"/>
              </w:rPr>
              <w:t>năm 20</w:t>
            </w:r>
            <w:r w:rsidR="00463952">
              <w:rPr>
                <w:rFonts w:cs="Times New Roman"/>
                <w:bCs/>
                <w:i/>
                <w:szCs w:val="28"/>
              </w:rPr>
              <w:t>2</w:t>
            </w:r>
            <w:r>
              <w:rPr>
                <w:rFonts w:cs="Times New Roman"/>
                <w:bCs/>
                <w:i/>
                <w:szCs w:val="28"/>
              </w:rPr>
              <w:t>6</w:t>
            </w:r>
          </w:p>
        </w:tc>
      </w:tr>
    </w:tbl>
    <w:p w14:paraId="1639A46D" w14:textId="1D630D23" w:rsidR="001000D5" w:rsidRPr="005610A6" w:rsidRDefault="001000D5" w:rsidP="00B0579B">
      <w:pPr>
        <w:pStyle w:val="Heading1"/>
        <w:rPr>
          <w:lang w:val="it-IT"/>
        </w:rPr>
      </w:pPr>
      <w:r w:rsidRPr="005610A6">
        <w:rPr>
          <w:lang w:val="it-IT"/>
        </w:rPr>
        <w:t xml:space="preserve">TỜ TRÌNH </w:t>
      </w:r>
    </w:p>
    <w:p w14:paraId="3C659E0C" w14:textId="6CC9AF2F" w:rsidR="001000D5" w:rsidRPr="005610A6" w:rsidRDefault="001000D5" w:rsidP="00B0579B">
      <w:pPr>
        <w:jc w:val="center"/>
        <w:rPr>
          <w:b/>
          <w:bCs/>
          <w:sz w:val="28"/>
          <w:szCs w:val="28"/>
          <w:lang w:val="it-IT"/>
        </w:rPr>
      </w:pPr>
      <w:r w:rsidRPr="005610A6">
        <w:rPr>
          <w:b/>
          <w:bCs/>
          <w:sz w:val="28"/>
          <w:szCs w:val="28"/>
          <w:lang w:val="it-IT"/>
        </w:rPr>
        <w:t xml:space="preserve">V/v thông qua </w:t>
      </w:r>
      <w:r w:rsidR="00C9117F" w:rsidRPr="005610A6">
        <w:rPr>
          <w:b/>
          <w:bCs/>
          <w:sz w:val="28"/>
          <w:szCs w:val="28"/>
          <w:lang w:val="it-IT"/>
        </w:rPr>
        <w:t>chỉ tiêu sản xuất kinh doanh năm 20</w:t>
      </w:r>
      <w:r w:rsidR="00463952">
        <w:rPr>
          <w:b/>
          <w:bCs/>
          <w:sz w:val="28"/>
          <w:szCs w:val="28"/>
          <w:lang w:val="it-IT"/>
        </w:rPr>
        <w:t>2</w:t>
      </w:r>
      <w:r w:rsidR="006D6242">
        <w:rPr>
          <w:b/>
          <w:bCs/>
          <w:sz w:val="28"/>
          <w:szCs w:val="28"/>
          <w:lang w:val="it-IT"/>
        </w:rPr>
        <w:t>6</w:t>
      </w:r>
    </w:p>
    <w:p w14:paraId="216D11E5" w14:textId="12B38772" w:rsidR="001000D5" w:rsidRPr="005610A6" w:rsidRDefault="00B0579B" w:rsidP="00B0579B">
      <w:pPr>
        <w:jc w:val="center"/>
        <w:rPr>
          <w:lang w:val="it-IT"/>
        </w:rPr>
      </w:pPr>
      <w:r w:rsidRPr="005610A6">
        <w:rPr>
          <w:lang w:val="it-IT"/>
        </w:rPr>
        <w:t>----------</w:t>
      </w:r>
    </w:p>
    <w:p w14:paraId="359EE51D" w14:textId="77777777" w:rsidR="00C9117F" w:rsidRPr="005610A6" w:rsidRDefault="00C9117F" w:rsidP="00C9117F">
      <w:pPr>
        <w:pStyle w:val="StyleH3"/>
        <w:spacing w:line="340" w:lineRule="exact"/>
        <w:rPr>
          <w:lang w:val="it-IT"/>
        </w:rPr>
      </w:pPr>
      <w:r w:rsidRPr="005610A6">
        <w:rPr>
          <w:lang w:val="it-IT"/>
        </w:rPr>
        <w:t>Căn cứ Điều lệ Tổ chức và hoạt động của Công ty Cổ phần Vicem Bao bì Bút Sơn;</w:t>
      </w:r>
    </w:p>
    <w:p w14:paraId="2BC8524B" w14:textId="3F3343E8" w:rsidR="00C9117F" w:rsidRPr="005610A6" w:rsidRDefault="00C9117F" w:rsidP="00C9117F">
      <w:pPr>
        <w:pStyle w:val="StyleH3"/>
        <w:spacing w:line="340" w:lineRule="exact"/>
        <w:rPr>
          <w:lang w:val="it-IT"/>
        </w:rPr>
      </w:pPr>
      <w:r w:rsidRPr="005610A6">
        <w:rPr>
          <w:lang w:val="it-IT"/>
        </w:rPr>
        <w:t>Căn cứ báo cáo kết quả SXKD năm 20</w:t>
      </w:r>
      <w:r w:rsidR="006D6242">
        <w:rPr>
          <w:lang w:val="it-IT"/>
        </w:rPr>
        <w:t>25</w:t>
      </w:r>
      <w:r w:rsidRPr="005610A6">
        <w:rPr>
          <w:lang w:val="it-IT"/>
        </w:rPr>
        <w:t xml:space="preserve"> và Kế hoạch SXKD năm 20</w:t>
      </w:r>
      <w:r w:rsidR="006D6242">
        <w:rPr>
          <w:lang w:val="it-IT"/>
        </w:rPr>
        <w:t>26</w:t>
      </w:r>
      <w:r w:rsidRPr="005610A6">
        <w:rPr>
          <w:lang w:val="it-IT"/>
        </w:rPr>
        <w:t xml:space="preserve"> của Giám đốc Công ty Cổ phần Vicem Bao bì Bút Sơn đã trình bày tại Đại hội;</w:t>
      </w:r>
    </w:p>
    <w:p w14:paraId="3F09C909" w14:textId="6BCB3C88" w:rsidR="00C9117F" w:rsidRPr="005610A6" w:rsidRDefault="00C9117F" w:rsidP="00C9117F">
      <w:pPr>
        <w:pStyle w:val="StyleH3"/>
        <w:spacing w:line="340" w:lineRule="exact"/>
        <w:rPr>
          <w:lang w:val="it-IT"/>
        </w:rPr>
      </w:pPr>
      <w:r w:rsidRPr="005610A6">
        <w:rPr>
          <w:lang w:val="it-IT"/>
        </w:rPr>
        <w:t xml:space="preserve">Hội đồng quản trị kính trình Đại hội đồng cổ đông thông qua các chỉ tiêu kế hoạch SXKD năm </w:t>
      </w:r>
      <w:r w:rsidR="00240BB0" w:rsidRPr="005610A6">
        <w:rPr>
          <w:lang w:val="it-IT"/>
        </w:rPr>
        <w:t>20</w:t>
      </w:r>
      <w:r w:rsidR="006D6242">
        <w:rPr>
          <w:lang w:val="it-IT"/>
        </w:rPr>
        <w:t>26</w:t>
      </w:r>
      <w:r w:rsidRPr="005610A6">
        <w:rPr>
          <w:lang w:val="it-IT"/>
        </w:rPr>
        <w:t xml:space="preserve"> như sau: </w:t>
      </w:r>
    </w:p>
    <w:p w14:paraId="7572242D" w14:textId="77777777" w:rsidR="00C9117F" w:rsidRPr="005610A6" w:rsidRDefault="00C9117F" w:rsidP="00C9117F">
      <w:pPr>
        <w:pStyle w:val="StyleTr"/>
        <w:rPr>
          <w:lang w:val="it-IT"/>
        </w:rPr>
      </w:pPr>
    </w:p>
    <w:tbl>
      <w:tblPr>
        <w:tblW w:w="8187" w:type="dxa"/>
        <w:tblInd w:w="1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8"/>
        <w:gridCol w:w="4354"/>
        <w:gridCol w:w="1639"/>
        <w:gridCol w:w="1406"/>
      </w:tblGrid>
      <w:tr w:rsidR="005610A6" w:rsidRPr="005610A6" w14:paraId="7E14F1E2" w14:textId="77777777" w:rsidTr="00C9117F">
        <w:tc>
          <w:tcPr>
            <w:tcW w:w="0" w:type="auto"/>
            <w:tcBorders>
              <w:bottom w:val="single" w:sz="4" w:space="0" w:color="auto"/>
            </w:tcBorders>
            <w:shd w:val="clear" w:color="auto" w:fill="FFE5F2"/>
          </w:tcPr>
          <w:p w14:paraId="36E2BE3F" w14:textId="77777777" w:rsidR="00C9117F" w:rsidRPr="005610A6" w:rsidRDefault="00C9117F" w:rsidP="00C9117F">
            <w:pPr>
              <w:spacing w:before="80" w:after="80" w:line="340" w:lineRule="exact"/>
              <w:jc w:val="center"/>
              <w:rPr>
                <w:b/>
              </w:rPr>
            </w:pPr>
            <w:r w:rsidRPr="005610A6">
              <w:rPr>
                <w:b/>
              </w:rPr>
              <w:t>STT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E5F2"/>
          </w:tcPr>
          <w:p w14:paraId="33A93FF1" w14:textId="77777777" w:rsidR="00C9117F" w:rsidRPr="005610A6" w:rsidRDefault="00C9117F" w:rsidP="00C9117F">
            <w:pPr>
              <w:spacing w:before="80" w:after="80" w:line="340" w:lineRule="exact"/>
              <w:jc w:val="center"/>
              <w:rPr>
                <w:b/>
              </w:rPr>
            </w:pPr>
            <w:r w:rsidRPr="005610A6">
              <w:rPr>
                <w:b/>
              </w:rPr>
              <w:t>Nội dung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E5F2"/>
          </w:tcPr>
          <w:p w14:paraId="7F06DE35" w14:textId="77777777" w:rsidR="00C9117F" w:rsidRPr="005610A6" w:rsidRDefault="00C9117F" w:rsidP="00C9117F">
            <w:pPr>
              <w:spacing w:before="80" w:after="80" w:line="340" w:lineRule="exact"/>
              <w:jc w:val="center"/>
              <w:rPr>
                <w:b/>
              </w:rPr>
            </w:pPr>
            <w:r w:rsidRPr="005610A6">
              <w:rPr>
                <w:b/>
              </w:rPr>
              <w:t>Đơn vị tính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E5F2"/>
          </w:tcPr>
          <w:p w14:paraId="45879968" w14:textId="77777777" w:rsidR="00C9117F" w:rsidRPr="005610A6" w:rsidRDefault="00C9117F" w:rsidP="00C9117F">
            <w:pPr>
              <w:spacing w:before="80" w:after="80" w:line="340" w:lineRule="exact"/>
              <w:jc w:val="center"/>
              <w:rPr>
                <w:b/>
              </w:rPr>
            </w:pPr>
            <w:r w:rsidRPr="005610A6">
              <w:rPr>
                <w:b/>
              </w:rPr>
              <w:t>Kế hoạch</w:t>
            </w:r>
          </w:p>
        </w:tc>
      </w:tr>
      <w:tr w:rsidR="005610A6" w:rsidRPr="005610A6" w14:paraId="556AA998" w14:textId="77777777" w:rsidTr="008E3951">
        <w:tc>
          <w:tcPr>
            <w:tcW w:w="0" w:type="auto"/>
            <w:tcBorders>
              <w:top w:val="single" w:sz="4" w:space="0" w:color="auto"/>
              <w:bottom w:val="dotted" w:sz="4" w:space="0" w:color="auto"/>
            </w:tcBorders>
          </w:tcPr>
          <w:p w14:paraId="049079C5" w14:textId="6F711182" w:rsidR="00C9117F" w:rsidRPr="005610A6" w:rsidRDefault="00C9117F" w:rsidP="00C9117F">
            <w:pPr>
              <w:spacing w:before="40" w:after="40" w:line="340" w:lineRule="exact"/>
              <w:jc w:val="center"/>
              <w:rPr>
                <w:rFonts w:cs="Times New Roman"/>
                <w:b/>
              </w:rPr>
            </w:pPr>
            <w:r w:rsidRPr="005610A6">
              <w:rPr>
                <w:rFonts w:cs="Times New Roman"/>
                <w:b/>
              </w:rPr>
              <w:t>I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bottom w:val="dotted" w:sz="4" w:space="0" w:color="auto"/>
            </w:tcBorders>
          </w:tcPr>
          <w:p w14:paraId="56A6BB42" w14:textId="0E479D55" w:rsidR="00C9117F" w:rsidRPr="005610A6" w:rsidRDefault="00C9117F" w:rsidP="00C9117F">
            <w:pPr>
              <w:spacing w:before="40" w:after="40" w:line="340" w:lineRule="exact"/>
              <w:rPr>
                <w:rFonts w:cs="Times New Roman"/>
                <w:b/>
              </w:rPr>
            </w:pPr>
            <w:r w:rsidRPr="005610A6">
              <w:rPr>
                <w:rFonts w:cs="Times New Roman"/>
                <w:b/>
              </w:rPr>
              <w:t>Chỉ tiêu về tài chính</w:t>
            </w:r>
          </w:p>
        </w:tc>
      </w:tr>
      <w:tr w:rsidR="00463952" w:rsidRPr="005610A6" w14:paraId="0275054D" w14:textId="77777777" w:rsidTr="00C9117F">
        <w:tc>
          <w:tcPr>
            <w:tcW w:w="0" w:type="auto"/>
            <w:tcBorders>
              <w:top w:val="single" w:sz="4" w:space="0" w:color="auto"/>
              <w:bottom w:val="dotted" w:sz="4" w:space="0" w:color="auto"/>
            </w:tcBorders>
          </w:tcPr>
          <w:p w14:paraId="77F90528" w14:textId="77777777" w:rsidR="00463952" w:rsidRPr="004C52CA" w:rsidRDefault="00463952" w:rsidP="00C9117F">
            <w:pPr>
              <w:spacing w:before="20" w:after="20" w:line="340" w:lineRule="exact"/>
              <w:jc w:val="center"/>
              <w:rPr>
                <w:rFonts w:cs="Times New Roman"/>
                <w:color w:val="000000" w:themeColor="text1"/>
              </w:rPr>
            </w:pPr>
            <w:r w:rsidRPr="004C52CA">
              <w:rPr>
                <w:rFonts w:cs="Times New Roman"/>
                <w:color w:val="000000" w:themeColor="text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bottom w:val="dotted" w:sz="4" w:space="0" w:color="auto"/>
            </w:tcBorders>
          </w:tcPr>
          <w:p w14:paraId="2747C0AD" w14:textId="77777777" w:rsidR="00463952" w:rsidRPr="004C52CA" w:rsidRDefault="00463952" w:rsidP="00C9117F">
            <w:pPr>
              <w:spacing w:before="20" w:after="20" w:line="340" w:lineRule="exact"/>
              <w:rPr>
                <w:rFonts w:cs="Times New Roman"/>
                <w:color w:val="000000" w:themeColor="text1"/>
              </w:rPr>
            </w:pPr>
            <w:r w:rsidRPr="004C52CA">
              <w:rPr>
                <w:rFonts w:cs="Times New Roman"/>
                <w:color w:val="000000" w:themeColor="text1"/>
              </w:rPr>
              <w:t xml:space="preserve">Doanh thu </w:t>
            </w:r>
          </w:p>
        </w:tc>
        <w:tc>
          <w:tcPr>
            <w:tcW w:w="0" w:type="auto"/>
            <w:tcBorders>
              <w:top w:val="single" w:sz="4" w:space="0" w:color="auto"/>
              <w:bottom w:val="dotted" w:sz="4" w:space="0" w:color="auto"/>
            </w:tcBorders>
          </w:tcPr>
          <w:p w14:paraId="06B76B1E" w14:textId="77777777" w:rsidR="00463952" w:rsidRPr="004C52CA" w:rsidRDefault="00463952" w:rsidP="00C9117F">
            <w:pPr>
              <w:spacing w:before="20" w:after="20" w:line="340" w:lineRule="exact"/>
              <w:jc w:val="center"/>
              <w:rPr>
                <w:rFonts w:cs="Times New Roman"/>
                <w:color w:val="000000" w:themeColor="text1"/>
              </w:rPr>
            </w:pPr>
            <w:r w:rsidRPr="004C52CA">
              <w:rPr>
                <w:rFonts w:cs="Times New Roman"/>
                <w:color w:val="000000" w:themeColor="text1"/>
              </w:rPr>
              <w:t>Tỷ đồng</w:t>
            </w:r>
          </w:p>
        </w:tc>
        <w:tc>
          <w:tcPr>
            <w:tcW w:w="0" w:type="auto"/>
            <w:tcBorders>
              <w:top w:val="single" w:sz="4" w:space="0" w:color="auto"/>
              <w:bottom w:val="dotted" w:sz="4" w:space="0" w:color="auto"/>
            </w:tcBorders>
          </w:tcPr>
          <w:p w14:paraId="45950F34" w14:textId="7D6CD888" w:rsidR="00463952" w:rsidRPr="004C52CA" w:rsidRDefault="002F7E09" w:rsidP="00C9117F">
            <w:pPr>
              <w:spacing w:before="20" w:after="20" w:line="340" w:lineRule="exact"/>
              <w:jc w:val="right"/>
              <w:rPr>
                <w:rFonts w:cs="Times New Roman"/>
                <w:color w:val="000000" w:themeColor="text1"/>
              </w:rPr>
            </w:pPr>
            <w:r>
              <w:rPr>
                <w:sz w:val="28"/>
              </w:rPr>
              <w:t>343,735</w:t>
            </w:r>
          </w:p>
        </w:tc>
      </w:tr>
      <w:tr w:rsidR="00463952" w:rsidRPr="005610A6" w14:paraId="6976F293" w14:textId="77777777" w:rsidTr="00C9117F"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5E59126B" w14:textId="77777777" w:rsidR="00463952" w:rsidRPr="004C52CA" w:rsidRDefault="00463952" w:rsidP="00C9117F">
            <w:pPr>
              <w:spacing w:before="20" w:after="20" w:line="340" w:lineRule="exact"/>
              <w:jc w:val="center"/>
              <w:rPr>
                <w:rFonts w:cs="Times New Roman"/>
                <w:color w:val="000000" w:themeColor="text1"/>
              </w:rPr>
            </w:pPr>
            <w:r w:rsidRPr="004C52CA">
              <w:rPr>
                <w:rFonts w:cs="Times New Roman"/>
                <w:color w:val="000000" w:themeColor="text1"/>
              </w:rPr>
              <w:t>2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1A247C9A" w14:textId="77777777" w:rsidR="00463952" w:rsidRPr="004C52CA" w:rsidRDefault="00463952" w:rsidP="00C9117F">
            <w:pPr>
              <w:spacing w:before="20" w:after="20" w:line="340" w:lineRule="exact"/>
              <w:rPr>
                <w:rFonts w:cs="Times New Roman"/>
                <w:color w:val="000000" w:themeColor="text1"/>
              </w:rPr>
            </w:pPr>
            <w:r w:rsidRPr="004C52CA">
              <w:rPr>
                <w:rFonts w:cs="Times New Roman"/>
                <w:color w:val="000000" w:themeColor="text1"/>
              </w:rPr>
              <w:t>Lợi nhuận trước thuế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04CCCF61" w14:textId="77777777" w:rsidR="00463952" w:rsidRPr="004C52CA" w:rsidRDefault="00463952" w:rsidP="00C9117F">
            <w:pPr>
              <w:spacing w:before="20" w:after="20" w:line="340" w:lineRule="exact"/>
              <w:jc w:val="center"/>
              <w:rPr>
                <w:rFonts w:cs="Times New Roman"/>
                <w:color w:val="000000" w:themeColor="text1"/>
              </w:rPr>
            </w:pPr>
            <w:r w:rsidRPr="004C52CA">
              <w:rPr>
                <w:rFonts w:cs="Times New Roman"/>
                <w:color w:val="000000" w:themeColor="text1"/>
              </w:rPr>
              <w:t>Tỷ đồng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403C6EE4" w14:textId="61989509" w:rsidR="00463952" w:rsidRPr="004C52CA" w:rsidRDefault="002F7E09" w:rsidP="00C9117F">
            <w:pPr>
              <w:spacing w:before="20" w:after="20" w:line="340" w:lineRule="exact"/>
              <w:jc w:val="right"/>
              <w:rPr>
                <w:rFonts w:cs="Times New Roman"/>
                <w:color w:val="000000" w:themeColor="text1"/>
              </w:rPr>
            </w:pPr>
            <w:r>
              <w:rPr>
                <w:sz w:val="28"/>
              </w:rPr>
              <w:t>7,286</w:t>
            </w:r>
          </w:p>
        </w:tc>
      </w:tr>
      <w:tr w:rsidR="00463952" w:rsidRPr="005610A6" w14:paraId="20AD5F6B" w14:textId="77777777" w:rsidTr="00C9117F"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1344D1C3" w14:textId="77777777" w:rsidR="00463952" w:rsidRPr="004C52CA" w:rsidRDefault="00463952" w:rsidP="00C9117F">
            <w:pPr>
              <w:spacing w:before="20" w:after="20" w:line="340" w:lineRule="exact"/>
              <w:jc w:val="center"/>
              <w:rPr>
                <w:rFonts w:cs="Times New Roman"/>
                <w:color w:val="000000" w:themeColor="text1"/>
              </w:rPr>
            </w:pPr>
            <w:r w:rsidRPr="004C52CA">
              <w:rPr>
                <w:rFonts w:cs="Times New Roman"/>
                <w:color w:val="000000" w:themeColor="text1"/>
              </w:rPr>
              <w:t>3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522FEFF1" w14:textId="77777777" w:rsidR="00463952" w:rsidRPr="004C52CA" w:rsidRDefault="00463952" w:rsidP="00C9117F">
            <w:pPr>
              <w:spacing w:before="20" w:after="20" w:line="340" w:lineRule="exact"/>
              <w:rPr>
                <w:rFonts w:cs="Times New Roman"/>
                <w:color w:val="000000" w:themeColor="text1"/>
              </w:rPr>
            </w:pPr>
            <w:r w:rsidRPr="004C52CA">
              <w:rPr>
                <w:rFonts w:cs="Times New Roman"/>
                <w:color w:val="000000" w:themeColor="text1"/>
              </w:rPr>
              <w:t>Lợi nhuận sau thuế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1414E30B" w14:textId="77777777" w:rsidR="00463952" w:rsidRPr="004C52CA" w:rsidRDefault="00463952" w:rsidP="00C9117F">
            <w:pPr>
              <w:spacing w:before="20" w:after="20" w:line="340" w:lineRule="exact"/>
              <w:jc w:val="center"/>
              <w:rPr>
                <w:rFonts w:cs="Times New Roman"/>
                <w:color w:val="000000" w:themeColor="text1"/>
              </w:rPr>
            </w:pPr>
            <w:r w:rsidRPr="004C52CA">
              <w:rPr>
                <w:rFonts w:cs="Times New Roman"/>
                <w:color w:val="000000" w:themeColor="text1"/>
              </w:rPr>
              <w:t>Tỷ đồng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0056E575" w14:textId="5229F0A5" w:rsidR="00463952" w:rsidRPr="004C52CA" w:rsidRDefault="002F7E09" w:rsidP="002934B3">
            <w:pPr>
              <w:spacing w:before="20" w:after="20" w:line="340" w:lineRule="exact"/>
              <w:jc w:val="right"/>
              <w:rPr>
                <w:rFonts w:cs="Times New Roman"/>
                <w:color w:val="000000" w:themeColor="text1"/>
              </w:rPr>
            </w:pPr>
            <w:r>
              <w:t>5,829</w:t>
            </w:r>
          </w:p>
        </w:tc>
      </w:tr>
      <w:tr w:rsidR="00463952" w:rsidRPr="005610A6" w14:paraId="107B063F" w14:textId="77777777" w:rsidTr="00C9117F"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36326244" w14:textId="77777777" w:rsidR="00463952" w:rsidRPr="004C52CA" w:rsidRDefault="00463952" w:rsidP="00C9117F">
            <w:pPr>
              <w:spacing w:before="20" w:after="20" w:line="340" w:lineRule="exact"/>
              <w:jc w:val="center"/>
              <w:rPr>
                <w:rFonts w:cs="Times New Roman"/>
                <w:color w:val="000000" w:themeColor="text1"/>
              </w:rPr>
            </w:pPr>
            <w:r w:rsidRPr="004C52CA">
              <w:rPr>
                <w:rFonts w:cs="Times New Roman"/>
                <w:color w:val="000000" w:themeColor="text1"/>
              </w:rPr>
              <w:t>4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45F09D20" w14:textId="77777777" w:rsidR="00463952" w:rsidRPr="004C52CA" w:rsidRDefault="00463952" w:rsidP="00C9117F">
            <w:pPr>
              <w:spacing w:before="20" w:after="20" w:line="340" w:lineRule="exact"/>
              <w:rPr>
                <w:rFonts w:cs="Times New Roman"/>
                <w:color w:val="000000" w:themeColor="text1"/>
              </w:rPr>
            </w:pPr>
            <w:r w:rsidRPr="004C52CA">
              <w:rPr>
                <w:rFonts w:cs="Times New Roman"/>
                <w:color w:val="000000" w:themeColor="text1"/>
              </w:rPr>
              <w:t xml:space="preserve">Nộp ngân sách 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3AC8A6F9" w14:textId="77777777" w:rsidR="00463952" w:rsidRPr="004C52CA" w:rsidRDefault="00463952" w:rsidP="00C9117F">
            <w:pPr>
              <w:spacing w:before="20" w:after="20" w:line="340" w:lineRule="exact"/>
              <w:jc w:val="center"/>
              <w:rPr>
                <w:rFonts w:cs="Times New Roman"/>
                <w:color w:val="000000" w:themeColor="text1"/>
              </w:rPr>
            </w:pPr>
            <w:r w:rsidRPr="004C52CA">
              <w:rPr>
                <w:rFonts w:cs="Times New Roman"/>
                <w:color w:val="000000" w:themeColor="text1"/>
              </w:rPr>
              <w:t>Tỷ đồng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3EBA69D6" w14:textId="1455A684" w:rsidR="00463952" w:rsidRPr="004C52CA" w:rsidRDefault="002F7E09" w:rsidP="00C9117F">
            <w:pPr>
              <w:spacing w:before="20" w:after="20" w:line="340" w:lineRule="exact"/>
              <w:jc w:val="right"/>
              <w:rPr>
                <w:rFonts w:cs="Times New Roman"/>
                <w:color w:val="000000" w:themeColor="text1"/>
              </w:rPr>
            </w:pPr>
            <w:r>
              <w:rPr>
                <w:sz w:val="28"/>
              </w:rPr>
              <w:t>10,094</w:t>
            </w:r>
          </w:p>
        </w:tc>
      </w:tr>
      <w:tr w:rsidR="00463952" w:rsidRPr="005610A6" w14:paraId="12A3699A" w14:textId="77777777" w:rsidTr="00C9117F"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5AAB47A5" w14:textId="77777777" w:rsidR="00463952" w:rsidRPr="004C52CA" w:rsidRDefault="00463952" w:rsidP="00C9117F">
            <w:pPr>
              <w:spacing w:before="20" w:after="20" w:line="340" w:lineRule="exact"/>
              <w:jc w:val="center"/>
              <w:rPr>
                <w:rFonts w:cs="Times New Roman"/>
                <w:color w:val="000000" w:themeColor="text1"/>
              </w:rPr>
            </w:pPr>
            <w:r w:rsidRPr="004C52CA">
              <w:rPr>
                <w:rFonts w:cs="Times New Roman"/>
                <w:color w:val="000000" w:themeColor="text1"/>
              </w:rPr>
              <w:t>5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77E87DF3" w14:textId="77777777" w:rsidR="00463952" w:rsidRPr="004C52CA" w:rsidRDefault="00463952" w:rsidP="00C9117F">
            <w:pPr>
              <w:spacing w:before="20" w:after="20" w:line="340" w:lineRule="exact"/>
              <w:rPr>
                <w:rFonts w:cs="Times New Roman"/>
                <w:color w:val="000000" w:themeColor="text1"/>
              </w:rPr>
            </w:pPr>
            <w:r w:rsidRPr="004C52CA">
              <w:rPr>
                <w:rFonts w:cs="Times New Roman"/>
                <w:color w:val="000000" w:themeColor="text1"/>
              </w:rPr>
              <w:t>Tỷ lệ trả cổ tức bằng tiền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2D34BA88" w14:textId="77777777" w:rsidR="00463952" w:rsidRPr="004C52CA" w:rsidRDefault="00463952" w:rsidP="00C9117F">
            <w:pPr>
              <w:spacing w:before="20" w:after="20" w:line="340" w:lineRule="exact"/>
              <w:jc w:val="center"/>
              <w:rPr>
                <w:rFonts w:cs="Times New Roman"/>
                <w:color w:val="000000" w:themeColor="text1"/>
              </w:rPr>
            </w:pPr>
            <w:r w:rsidRPr="004C52CA">
              <w:rPr>
                <w:rFonts w:cs="Times New Roman"/>
                <w:color w:val="000000" w:themeColor="text1"/>
              </w:rPr>
              <w:t>%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5AE4B292" w14:textId="187935B1" w:rsidR="00463952" w:rsidRPr="004C52CA" w:rsidRDefault="00463952" w:rsidP="00C9117F">
            <w:pPr>
              <w:spacing w:before="20" w:after="20" w:line="340" w:lineRule="exact"/>
              <w:jc w:val="right"/>
              <w:rPr>
                <w:rFonts w:cs="Times New Roman"/>
                <w:color w:val="000000" w:themeColor="text1"/>
              </w:rPr>
            </w:pPr>
            <w:r>
              <w:t>9,0</w:t>
            </w:r>
          </w:p>
        </w:tc>
      </w:tr>
      <w:tr w:rsidR="005610A6" w:rsidRPr="005610A6" w14:paraId="1FCE0C6A" w14:textId="77777777" w:rsidTr="008746D7"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2216F544" w14:textId="5FB99073" w:rsidR="00C9117F" w:rsidRPr="004C52CA" w:rsidRDefault="00C9117F" w:rsidP="00C9117F">
            <w:pPr>
              <w:spacing w:before="40" w:after="40" w:line="340" w:lineRule="exact"/>
              <w:jc w:val="center"/>
              <w:rPr>
                <w:rFonts w:cs="Times New Roman"/>
                <w:b/>
                <w:color w:val="000000" w:themeColor="text1"/>
              </w:rPr>
            </w:pPr>
            <w:r w:rsidRPr="004C52CA">
              <w:rPr>
                <w:rFonts w:cs="Times New Roman"/>
                <w:b/>
                <w:color w:val="000000" w:themeColor="text1"/>
              </w:rPr>
              <w:t>II</w:t>
            </w:r>
          </w:p>
        </w:tc>
        <w:tc>
          <w:tcPr>
            <w:tcW w:w="0" w:type="auto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14:paraId="5B8531A2" w14:textId="57351C61" w:rsidR="00C9117F" w:rsidRPr="004C52CA" w:rsidRDefault="00C9117F" w:rsidP="00C9117F">
            <w:pPr>
              <w:spacing w:before="40" w:after="40" w:line="340" w:lineRule="exact"/>
              <w:rPr>
                <w:rFonts w:cs="Times New Roman"/>
                <w:b/>
                <w:color w:val="000000" w:themeColor="text1"/>
              </w:rPr>
            </w:pPr>
            <w:r w:rsidRPr="004C52CA">
              <w:rPr>
                <w:rFonts w:cs="Times New Roman"/>
                <w:b/>
                <w:color w:val="000000" w:themeColor="text1"/>
              </w:rPr>
              <w:t>Chỉ tiêu về sản lượng</w:t>
            </w:r>
          </w:p>
        </w:tc>
      </w:tr>
      <w:tr w:rsidR="005610A6" w:rsidRPr="005610A6" w14:paraId="7CA42581" w14:textId="77777777" w:rsidTr="00C9117F"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3EBEFBF3" w14:textId="77777777" w:rsidR="00C9117F" w:rsidRPr="004C52CA" w:rsidRDefault="00C9117F" w:rsidP="00C9117F">
            <w:pPr>
              <w:spacing w:before="20" w:after="20" w:line="340" w:lineRule="exact"/>
              <w:jc w:val="center"/>
              <w:rPr>
                <w:rFonts w:cs="Times New Roman"/>
                <w:color w:val="000000" w:themeColor="text1"/>
              </w:rPr>
            </w:pPr>
            <w:r w:rsidRPr="004C52CA">
              <w:rPr>
                <w:rFonts w:cs="Times New Roman"/>
                <w:color w:val="000000" w:themeColor="text1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3FD47105" w14:textId="77777777" w:rsidR="00C9117F" w:rsidRPr="004C52CA" w:rsidRDefault="00C9117F" w:rsidP="00C9117F">
            <w:pPr>
              <w:spacing w:before="20" w:after="20" w:line="340" w:lineRule="exact"/>
              <w:rPr>
                <w:rFonts w:cs="Times New Roman"/>
                <w:color w:val="000000" w:themeColor="text1"/>
              </w:rPr>
            </w:pPr>
            <w:r w:rsidRPr="004C52CA">
              <w:rPr>
                <w:rFonts w:cs="Times New Roman"/>
                <w:color w:val="000000" w:themeColor="text1"/>
              </w:rPr>
              <w:t>Sản xuất, tiêu thụ các loại bao XM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54009B31" w14:textId="77777777" w:rsidR="00C9117F" w:rsidRPr="004C52CA" w:rsidRDefault="00C9117F" w:rsidP="00C9117F">
            <w:pPr>
              <w:spacing w:before="20" w:after="20" w:line="340" w:lineRule="exact"/>
              <w:jc w:val="center"/>
              <w:rPr>
                <w:rFonts w:cs="Times New Roman"/>
                <w:color w:val="000000" w:themeColor="text1"/>
              </w:rPr>
            </w:pPr>
            <w:r w:rsidRPr="004C52CA">
              <w:rPr>
                <w:rFonts w:cs="Times New Roman"/>
                <w:color w:val="000000" w:themeColor="text1"/>
              </w:rPr>
              <w:t>Triệu cái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364E807E" w14:textId="29FD297F" w:rsidR="00C9117F" w:rsidRPr="004C52CA" w:rsidRDefault="002915B8" w:rsidP="00C9117F">
            <w:pPr>
              <w:spacing w:before="20" w:after="20" w:line="340" w:lineRule="exact"/>
              <w:jc w:val="right"/>
              <w:rPr>
                <w:rFonts w:cs="Times New Roman"/>
                <w:color w:val="000000" w:themeColor="text1"/>
              </w:rPr>
            </w:pPr>
            <w:r w:rsidRPr="004C52CA">
              <w:rPr>
                <w:rFonts w:cs="Times New Roman"/>
                <w:color w:val="000000" w:themeColor="text1"/>
              </w:rPr>
              <w:t>56</w:t>
            </w:r>
            <w:r w:rsidR="00F14918" w:rsidRPr="004C52CA">
              <w:rPr>
                <w:rFonts w:cs="Times New Roman"/>
                <w:color w:val="000000" w:themeColor="text1"/>
              </w:rPr>
              <w:t>,0</w:t>
            </w:r>
          </w:p>
        </w:tc>
      </w:tr>
      <w:tr w:rsidR="005610A6" w:rsidRPr="005610A6" w14:paraId="545F67E5" w14:textId="77777777" w:rsidTr="00C9117F"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403FCDDC" w14:textId="77777777" w:rsidR="00C9117F" w:rsidRPr="004C52CA" w:rsidRDefault="00C9117F" w:rsidP="00C9117F">
            <w:pPr>
              <w:spacing w:before="20" w:after="20" w:line="340" w:lineRule="exact"/>
              <w:jc w:val="center"/>
              <w:rPr>
                <w:rFonts w:cs="Times New Roman"/>
                <w:color w:val="000000" w:themeColor="text1"/>
              </w:rPr>
            </w:pPr>
            <w:r w:rsidRPr="004C52CA">
              <w:rPr>
                <w:rFonts w:cs="Times New Roman"/>
                <w:color w:val="000000" w:themeColor="text1"/>
              </w:rPr>
              <w:t>2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6AC93E78" w14:textId="77777777" w:rsidR="00C9117F" w:rsidRPr="004C52CA" w:rsidRDefault="00C9117F" w:rsidP="00C9117F">
            <w:pPr>
              <w:spacing w:before="20" w:after="20" w:line="340" w:lineRule="exact"/>
              <w:rPr>
                <w:rFonts w:cs="Times New Roman"/>
                <w:color w:val="000000" w:themeColor="text1"/>
              </w:rPr>
            </w:pPr>
            <w:r w:rsidRPr="004C52CA">
              <w:rPr>
                <w:rFonts w:cs="Times New Roman"/>
                <w:color w:val="000000" w:themeColor="text1"/>
              </w:rPr>
              <w:t>Sản xuất, tiêu thụ bao Jumbo, Sling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456E81B9" w14:textId="12C487EF" w:rsidR="00C9117F" w:rsidRPr="004C52CA" w:rsidRDefault="004C52CA" w:rsidP="00C9117F">
            <w:pPr>
              <w:spacing w:before="20" w:after="20" w:line="340" w:lineRule="exact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Nghìn cái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3B736110" w14:textId="09E9AD6F" w:rsidR="00C9117F" w:rsidRPr="004C52CA" w:rsidRDefault="004C52CA" w:rsidP="00463952">
            <w:pPr>
              <w:spacing w:before="20" w:after="20" w:line="340" w:lineRule="exact"/>
              <w:jc w:val="right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1.2</w:t>
            </w:r>
            <w:r w:rsidR="00463952">
              <w:rPr>
                <w:rFonts w:cs="Times New Roman"/>
                <w:color w:val="000000" w:themeColor="text1"/>
              </w:rPr>
              <w:t>50</w:t>
            </w:r>
            <w:r>
              <w:rPr>
                <w:rFonts w:cs="Times New Roman"/>
                <w:color w:val="000000" w:themeColor="text1"/>
              </w:rPr>
              <w:t>,0</w:t>
            </w:r>
          </w:p>
        </w:tc>
      </w:tr>
      <w:tr w:rsidR="005610A6" w:rsidRPr="005610A6" w14:paraId="63289A86" w14:textId="77777777" w:rsidTr="00CF2B43"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6B21A829" w14:textId="0803841A" w:rsidR="00C9117F" w:rsidRPr="004C52CA" w:rsidRDefault="00C9117F" w:rsidP="00C9117F">
            <w:pPr>
              <w:spacing w:before="40" w:after="40" w:line="340" w:lineRule="exact"/>
              <w:jc w:val="center"/>
              <w:rPr>
                <w:rFonts w:cs="Times New Roman"/>
                <w:b/>
                <w:color w:val="000000" w:themeColor="text1"/>
              </w:rPr>
            </w:pPr>
            <w:r w:rsidRPr="004C52CA">
              <w:rPr>
                <w:rFonts w:cs="Times New Roman"/>
                <w:b/>
                <w:color w:val="000000" w:themeColor="text1"/>
              </w:rPr>
              <w:t>III</w:t>
            </w:r>
          </w:p>
        </w:tc>
        <w:tc>
          <w:tcPr>
            <w:tcW w:w="0" w:type="auto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14:paraId="51C73AD3" w14:textId="533756A5" w:rsidR="00C9117F" w:rsidRPr="004C52CA" w:rsidRDefault="00C9117F" w:rsidP="00C9117F">
            <w:pPr>
              <w:spacing w:before="40" w:after="40" w:line="340" w:lineRule="exact"/>
              <w:rPr>
                <w:rFonts w:cs="Times New Roman"/>
                <w:b/>
                <w:color w:val="000000" w:themeColor="text1"/>
              </w:rPr>
            </w:pPr>
            <w:r w:rsidRPr="004C52CA">
              <w:rPr>
                <w:rFonts w:cs="Times New Roman"/>
                <w:b/>
                <w:color w:val="000000" w:themeColor="text1"/>
              </w:rPr>
              <w:t>Chỉ tiêu về Lao động – Tiền lương</w:t>
            </w:r>
          </w:p>
        </w:tc>
      </w:tr>
      <w:tr w:rsidR="005610A6" w:rsidRPr="005610A6" w14:paraId="14B8A1A2" w14:textId="77777777" w:rsidTr="00C9117F"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27BCF9C5" w14:textId="77777777" w:rsidR="00C9117F" w:rsidRPr="004C52CA" w:rsidRDefault="00C9117F" w:rsidP="00C9117F">
            <w:pPr>
              <w:spacing w:before="20" w:after="20" w:line="340" w:lineRule="exact"/>
              <w:jc w:val="center"/>
              <w:rPr>
                <w:rFonts w:cs="Times New Roman"/>
                <w:color w:val="000000" w:themeColor="text1"/>
              </w:rPr>
            </w:pPr>
            <w:r w:rsidRPr="004C52CA">
              <w:rPr>
                <w:rFonts w:cs="Times New Roman"/>
                <w:color w:val="000000" w:themeColor="text1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17C6D469" w14:textId="77777777" w:rsidR="00C9117F" w:rsidRPr="004C52CA" w:rsidRDefault="00C9117F" w:rsidP="00C9117F">
            <w:pPr>
              <w:spacing w:before="20" w:after="20" w:line="340" w:lineRule="exact"/>
              <w:rPr>
                <w:rFonts w:cs="Times New Roman"/>
                <w:color w:val="000000" w:themeColor="text1"/>
              </w:rPr>
            </w:pPr>
            <w:r w:rsidRPr="004C52CA">
              <w:rPr>
                <w:rFonts w:cs="Times New Roman"/>
                <w:color w:val="000000" w:themeColor="text1"/>
              </w:rPr>
              <w:t>Tổng số lao động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41CF6B74" w14:textId="77777777" w:rsidR="00C9117F" w:rsidRPr="004C52CA" w:rsidRDefault="00C9117F" w:rsidP="00C9117F">
            <w:pPr>
              <w:spacing w:before="20" w:after="20" w:line="340" w:lineRule="exact"/>
              <w:jc w:val="center"/>
              <w:rPr>
                <w:rFonts w:cs="Times New Roman"/>
                <w:color w:val="000000" w:themeColor="text1"/>
              </w:rPr>
            </w:pPr>
            <w:r w:rsidRPr="004C52CA">
              <w:rPr>
                <w:rFonts w:cs="Times New Roman"/>
                <w:color w:val="000000" w:themeColor="text1"/>
              </w:rPr>
              <w:t>Người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4D5A1A88" w14:textId="2F0DC6DF" w:rsidR="00C9117F" w:rsidRPr="004C52CA" w:rsidRDefault="002915B8" w:rsidP="00463952">
            <w:pPr>
              <w:spacing w:before="20" w:after="20" w:line="340" w:lineRule="exact"/>
              <w:jc w:val="right"/>
              <w:rPr>
                <w:rFonts w:cs="Times New Roman"/>
                <w:color w:val="000000" w:themeColor="text1"/>
              </w:rPr>
            </w:pPr>
            <w:r w:rsidRPr="004C52CA">
              <w:rPr>
                <w:rFonts w:cs="Times New Roman"/>
                <w:color w:val="000000" w:themeColor="text1"/>
              </w:rPr>
              <w:t>4</w:t>
            </w:r>
            <w:r w:rsidR="00463952">
              <w:rPr>
                <w:rFonts w:cs="Times New Roman"/>
                <w:color w:val="000000" w:themeColor="text1"/>
              </w:rPr>
              <w:t>15</w:t>
            </w:r>
            <w:r w:rsidRPr="004C52CA">
              <w:rPr>
                <w:rFonts w:cs="Times New Roman"/>
                <w:color w:val="000000" w:themeColor="text1"/>
              </w:rPr>
              <w:t>,</w:t>
            </w:r>
            <w:r w:rsidR="00C9117F" w:rsidRPr="004C52CA">
              <w:rPr>
                <w:rFonts w:cs="Times New Roman"/>
                <w:color w:val="000000" w:themeColor="text1"/>
              </w:rPr>
              <w:t>0</w:t>
            </w:r>
          </w:p>
        </w:tc>
      </w:tr>
      <w:tr w:rsidR="005610A6" w:rsidRPr="005610A6" w14:paraId="157619D5" w14:textId="77777777" w:rsidTr="00C9117F"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0A1D8F9C" w14:textId="77777777" w:rsidR="00C9117F" w:rsidRPr="004C52CA" w:rsidRDefault="00C9117F" w:rsidP="00C9117F">
            <w:pPr>
              <w:spacing w:before="20" w:after="20" w:line="340" w:lineRule="exact"/>
              <w:jc w:val="center"/>
              <w:rPr>
                <w:rFonts w:cs="Times New Roman"/>
                <w:color w:val="000000" w:themeColor="text1"/>
              </w:rPr>
            </w:pPr>
            <w:r w:rsidRPr="004C52CA">
              <w:rPr>
                <w:rFonts w:cs="Times New Roman"/>
                <w:color w:val="000000" w:themeColor="text1"/>
              </w:rPr>
              <w:t>2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2B1AF94A" w14:textId="77777777" w:rsidR="00C9117F" w:rsidRPr="004C52CA" w:rsidRDefault="00C9117F" w:rsidP="00C9117F">
            <w:pPr>
              <w:spacing w:before="20" w:after="20" w:line="340" w:lineRule="exact"/>
              <w:rPr>
                <w:rFonts w:cs="Times New Roman"/>
                <w:color w:val="000000" w:themeColor="text1"/>
              </w:rPr>
            </w:pPr>
            <w:r w:rsidRPr="004C52CA">
              <w:rPr>
                <w:rFonts w:cs="Times New Roman"/>
                <w:color w:val="000000" w:themeColor="text1"/>
              </w:rPr>
              <w:t>Tổng quỹ tiền lương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44DA4667" w14:textId="77777777" w:rsidR="00C9117F" w:rsidRPr="004C52CA" w:rsidRDefault="00C9117F" w:rsidP="00C9117F">
            <w:pPr>
              <w:spacing w:before="20" w:after="20" w:line="340" w:lineRule="exact"/>
              <w:jc w:val="center"/>
              <w:rPr>
                <w:rFonts w:cs="Times New Roman"/>
                <w:color w:val="000000" w:themeColor="text1"/>
              </w:rPr>
            </w:pPr>
            <w:r w:rsidRPr="004C52CA">
              <w:rPr>
                <w:rFonts w:cs="Times New Roman"/>
                <w:color w:val="000000" w:themeColor="text1"/>
              </w:rPr>
              <w:t>Tỷ đồng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04CBB1F1" w14:textId="0524BD4B" w:rsidR="00C9117F" w:rsidRPr="004C52CA" w:rsidRDefault="002F7E09" w:rsidP="00463952">
            <w:pPr>
              <w:spacing w:before="20" w:after="20" w:line="340" w:lineRule="exact"/>
              <w:jc w:val="right"/>
              <w:rPr>
                <w:rFonts w:cs="Times New Roman"/>
                <w:color w:val="000000" w:themeColor="text1"/>
              </w:rPr>
            </w:pPr>
            <w:r>
              <w:t>58,736</w:t>
            </w:r>
          </w:p>
        </w:tc>
      </w:tr>
      <w:tr w:rsidR="005610A6" w:rsidRPr="005610A6" w14:paraId="416CAC9E" w14:textId="77777777" w:rsidTr="00C9117F"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6EC9CB74" w14:textId="77777777" w:rsidR="00C9117F" w:rsidRPr="004C52CA" w:rsidRDefault="00C9117F" w:rsidP="00C9117F">
            <w:pPr>
              <w:spacing w:before="20" w:after="20" w:line="340" w:lineRule="exact"/>
              <w:jc w:val="center"/>
              <w:rPr>
                <w:rFonts w:cs="Times New Roman"/>
                <w:color w:val="000000" w:themeColor="text1"/>
              </w:rPr>
            </w:pPr>
            <w:r w:rsidRPr="004C52CA">
              <w:rPr>
                <w:rFonts w:cs="Times New Roman"/>
                <w:color w:val="000000" w:themeColor="text1"/>
              </w:rPr>
              <w:t>3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4E8F217E" w14:textId="77777777" w:rsidR="00C9117F" w:rsidRPr="004C52CA" w:rsidRDefault="00C9117F" w:rsidP="00C9117F">
            <w:pPr>
              <w:spacing w:before="20" w:after="20" w:line="340" w:lineRule="exact"/>
              <w:rPr>
                <w:rFonts w:cs="Times New Roman"/>
                <w:color w:val="000000" w:themeColor="text1"/>
              </w:rPr>
            </w:pPr>
            <w:r w:rsidRPr="004C52CA">
              <w:rPr>
                <w:rFonts w:cs="Times New Roman"/>
                <w:color w:val="000000" w:themeColor="text1"/>
              </w:rPr>
              <w:t>Lương bình quân/người/tháng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6404BE74" w14:textId="60E826A2" w:rsidR="00C9117F" w:rsidRPr="004C52CA" w:rsidRDefault="00463952" w:rsidP="00C9117F">
            <w:pPr>
              <w:spacing w:before="20" w:after="20" w:line="340" w:lineRule="exact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Triệu đồng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250B669F" w14:textId="53CF3C6F" w:rsidR="00C9117F" w:rsidRPr="004C52CA" w:rsidRDefault="002F7E09" w:rsidP="00C9117F">
            <w:pPr>
              <w:spacing w:before="20" w:after="20" w:line="340" w:lineRule="exact"/>
              <w:jc w:val="right"/>
              <w:rPr>
                <w:rFonts w:cs="Times New Roman"/>
                <w:color w:val="000000" w:themeColor="text1"/>
              </w:rPr>
            </w:pPr>
            <w:r>
              <w:t>11,5</w:t>
            </w:r>
          </w:p>
        </w:tc>
      </w:tr>
      <w:tr w:rsidR="00C9117F" w:rsidRPr="005610A6" w14:paraId="574A4180" w14:textId="77777777" w:rsidTr="00C9117F">
        <w:tc>
          <w:tcPr>
            <w:tcW w:w="0" w:type="auto"/>
            <w:tcBorders>
              <w:top w:val="dotted" w:sz="4" w:space="0" w:color="auto"/>
            </w:tcBorders>
          </w:tcPr>
          <w:p w14:paraId="0126EE7D" w14:textId="77777777" w:rsidR="00C9117F" w:rsidRPr="004C52CA" w:rsidRDefault="00C9117F" w:rsidP="00B20941">
            <w:pPr>
              <w:spacing w:before="20" w:after="40" w:line="340" w:lineRule="exact"/>
              <w:jc w:val="center"/>
              <w:rPr>
                <w:rFonts w:cs="Times New Roman"/>
                <w:color w:val="000000" w:themeColor="text1"/>
              </w:rPr>
            </w:pPr>
            <w:r w:rsidRPr="004C52CA">
              <w:rPr>
                <w:rFonts w:cs="Times New Roman"/>
                <w:color w:val="000000" w:themeColor="text1"/>
              </w:rPr>
              <w:t>4</w:t>
            </w:r>
          </w:p>
        </w:tc>
        <w:tc>
          <w:tcPr>
            <w:tcW w:w="0" w:type="auto"/>
            <w:tcBorders>
              <w:top w:val="dotted" w:sz="4" w:space="0" w:color="auto"/>
            </w:tcBorders>
          </w:tcPr>
          <w:p w14:paraId="4D97D0A8" w14:textId="77777777" w:rsidR="00C9117F" w:rsidRPr="004C52CA" w:rsidRDefault="00C9117F" w:rsidP="00B20941">
            <w:pPr>
              <w:spacing w:before="20" w:after="40" w:line="340" w:lineRule="exact"/>
              <w:rPr>
                <w:rFonts w:cs="Times New Roman"/>
                <w:color w:val="000000" w:themeColor="text1"/>
              </w:rPr>
            </w:pPr>
            <w:r w:rsidRPr="004C52CA">
              <w:rPr>
                <w:rFonts w:cs="Times New Roman"/>
                <w:color w:val="000000" w:themeColor="text1"/>
              </w:rPr>
              <w:t>Chỉ tiêu tăng năng suất lao động</w:t>
            </w:r>
          </w:p>
        </w:tc>
        <w:tc>
          <w:tcPr>
            <w:tcW w:w="0" w:type="auto"/>
            <w:tcBorders>
              <w:top w:val="dotted" w:sz="4" w:space="0" w:color="auto"/>
            </w:tcBorders>
          </w:tcPr>
          <w:p w14:paraId="542C8D0E" w14:textId="77777777" w:rsidR="00C9117F" w:rsidRPr="004C52CA" w:rsidRDefault="00C9117F" w:rsidP="00B20941">
            <w:pPr>
              <w:spacing w:before="20" w:after="40" w:line="340" w:lineRule="exact"/>
              <w:jc w:val="center"/>
              <w:rPr>
                <w:rFonts w:cs="Times New Roman"/>
                <w:color w:val="000000" w:themeColor="text1"/>
              </w:rPr>
            </w:pPr>
            <w:r w:rsidRPr="004C52CA">
              <w:rPr>
                <w:rFonts w:cs="Times New Roman"/>
                <w:color w:val="000000" w:themeColor="text1"/>
              </w:rPr>
              <w:t>%</w:t>
            </w:r>
          </w:p>
        </w:tc>
        <w:tc>
          <w:tcPr>
            <w:tcW w:w="0" w:type="auto"/>
            <w:tcBorders>
              <w:top w:val="dotted" w:sz="4" w:space="0" w:color="auto"/>
            </w:tcBorders>
          </w:tcPr>
          <w:p w14:paraId="4C2C3717" w14:textId="56733352" w:rsidR="00C9117F" w:rsidRPr="004C52CA" w:rsidRDefault="00566C89" w:rsidP="00B20941">
            <w:pPr>
              <w:spacing w:before="20" w:after="40" w:line="340" w:lineRule="exact"/>
              <w:jc w:val="right"/>
              <w:rPr>
                <w:rFonts w:cs="Times New Roman"/>
                <w:color w:val="000000" w:themeColor="text1"/>
              </w:rPr>
            </w:pPr>
            <w:r w:rsidRPr="004C52CA">
              <w:rPr>
                <w:color w:val="000000" w:themeColor="text1"/>
              </w:rPr>
              <w:sym w:font="Symbol" w:char="F0B3"/>
            </w:r>
            <w:r w:rsidRPr="004C52CA">
              <w:rPr>
                <w:color w:val="000000" w:themeColor="text1"/>
              </w:rPr>
              <w:t xml:space="preserve"> 7%</w:t>
            </w:r>
          </w:p>
        </w:tc>
      </w:tr>
    </w:tbl>
    <w:p w14:paraId="56BFA4AA" w14:textId="77777777" w:rsidR="00C9117F" w:rsidRPr="005610A6" w:rsidRDefault="00C9117F" w:rsidP="00C9117F">
      <w:pPr>
        <w:pStyle w:val="ListParagraph"/>
        <w:ind w:left="547"/>
        <w:contextualSpacing w:val="0"/>
        <w:rPr>
          <w:sz w:val="18"/>
          <w:szCs w:val="24"/>
        </w:rPr>
      </w:pPr>
    </w:p>
    <w:p w14:paraId="111CED72" w14:textId="77777777" w:rsidR="00C9117F" w:rsidRPr="005610A6" w:rsidRDefault="00C9117F" w:rsidP="00C9117F">
      <w:pPr>
        <w:ind w:firstLine="709"/>
        <w:rPr>
          <w:b/>
          <w:i/>
        </w:rPr>
      </w:pPr>
      <w:r w:rsidRPr="005610A6">
        <w:rPr>
          <w:b/>
          <w:i/>
        </w:rPr>
        <w:t>Kính trình Đại hội đồng cổ đông xem xét và thông qua./.</w:t>
      </w:r>
    </w:p>
    <w:p w14:paraId="7650FA5A" w14:textId="5B72E182" w:rsidR="00DF6E5B" w:rsidRPr="005610A6" w:rsidRDefault="00C9117F" w:rsidP="00C9117F">
      <w:pPr>
        <w:spacing w:before="120"/>
        <w:ind w:firstLine="709"/>
        <w:rPr>
          <w:b/>
        </w:rPr>
      </w:pPr>
      <w:r w:rsidRPr="005610A6">
        <w:rPr>
          <w:b/>
        </w:rPr>
        <w:t>Trân trọng cảm ơn</w:t>
      </w:r>
      <w:r w:rsidR="00636FDB" w:rsidRPr="005610A6">
        <w:rPr>
          <w:b/>
        </w:rPr>
        <w:t>!</w:t>
      </w:r>
    </w:p>
    <w:p w14:paraId="614231D5" w14:textId="1E3178B6" w:rsidR="00636FDB" w:rsidRPr="005610A6" w:rsidRDefault="00A20E93" w:rsidP="00636FDB">
      <w:pPr>
        <w:pStyle w:val="StyleT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033E8A" wp14:editId="0545845B">
                <wp:simplePos x="0" y="0"/>
                <wp:positionH relativeFrom="column">
                  <wp:posOffset>3117850</wp:posOffset>
                </wp:positionH>
                <wp:positionV relativeFrom="paragraph">
                  <wp:posOffset>140335</wp:posOffset>
                </wp:positionV>
                <wp:extent cx="2941320" cy="200406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1320" cy="2004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50C436" w14:textId="77777777" w:rsidR="00A20E93" w:rsidRPr="005610A6" w:rsidRDefault="00A20E93" w:rsidP="009B3F67">
                            <w:pPr>
                              <w:spacing w:before="40" w:after="4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5610A6">
                              <w:rPr>
                                <w:b/>
                                <w:bCs/>
                              </w:rPr>
                              <w:t>T/M HỘI ĐỒNG QUẢN TRỊ</w:t>
                            </w:r>
                          </w:p>
                          <w:p w14:paraId="4184441A" w14:textId="77777777" w:rsidR="00A20E93" w:rsidRPr="005610A6" w:rsidRDefault="00A20E93" w:rsidP="009B3F67">
                            <w:pPr>
                              <w:spacing w:before="40" w:after="40"/>
                              <w:jc w:val="center"/>
                            </w:pPr>
                            <w:r w:rsidRPr="005610A6">
                              <w:t>CHỦ TỊCH</w:t>
                            </w:r>
                          </w:p>
                          <w:p w14:paraId="0A357649" w14:textId="77777777" w:rsidR="00A20E93" w:rsidRPr="005610A6" w:rsidRDefault="00A20E93" w:rsidP="009B3F67">
                            <w:pPr>
                              <w:pStyle w:val="StyleTr"/>
                              <w:jc w:val="center"/>
                            </w:pPr>
                          </w:p>
                          <w:p w14:paraId="40078405" w14:textId="77777777" w:rsidR="00A20E93" w:rsidRPr="005610A6" w:rsidRDefault="00A20E93" w:rsidP="009B3F67">
                            <w:pPr>
                              <w:pStyle w:val="StyleTr"/>
                              <w:jc w:val="center"/>
                            </w:pPr>
                          </w:p>
                          <w:p w14:paraId="7B6081D0" w14:textId="77777777" w:rsidR="00A20E93" w:rsidRPr="005610A6" w:rsidRDefault="00A20E93" w:rsidP="009B3F67">
                            <w:pPr>
                              <w:pStyle w:val="StyleTr"/>
                              <w:jc w:val="center"/>
                            </w:pPr>
                          </w:p>
                          <w:p w14:paraId="40610C23" w14:textId="77777777" w:rsidR="00A20E93" w:rsidRPr="005610A6" w:rsidRDefault="00A20E93" w:rsidP="009B3F67">
                            <w:pPr>
                              <w:pStyle w:val="StyleTr"/>
                              <w:jc w:val="center"/>
                            </w:pPr>
                          </w:p>
                          <w:p w14:paraId="661B730E" w14:textId="77777777" w:rsidR="00A20E93" w:rsidRDefault="00A20E93" w:rsidP="009B3F67">
                            <w:pPr>
                              <w:pStyle w:val="StyleTr"/>
                              <w:jc w:val="center"/>
                            </w:pPr>
                          </w:p>
                          <w:p w14:paraId="4619BFD8" w14:textId="77777777" w:rsidR="00A20E93" w:rsidRDefault="00A20E93" w:rsidP="009B3F67">
                            <w:pPr>
                              <w:pStyle w:val="StyleTr"/>
                              <w:jc w:val="center"/>
                            </w:pPr>
                          </w:p>
                          <w:p w14:paraId="4890C68E" w14:textId="77777777" w:rsidR="00463952" w:rsidRPr="005610A6" w:rsidRDefault="00463952" w:rsidP="009B3F67">
                            <w:pPr>
                              <w:pStyle w:val="StyleTr"/>
                              <w:jc w:val="center"/>
                            </w:pPr>
                          </w:p>
                          <w:p w14:paraId="7100CFA8" w14:textId="64E1A08D" w:rsidR="00A20E93" w:rsidRPr="00A20E93" w:rsidRDefault="00A20E93" w:rsidP="009B3F67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5610A6">
                              <w:rPr>
                                <w:b/>
                              </w:rPr>
                              <w:t>Hoàng Trung Chiến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033E8A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245.5pt;margin-top:11.05pt;width:231.6pt;height:157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" fillcolor="white [3201]" stroked="f" strokeweight=".5pt">
                <v:textbox>
                  <w:txbxContent>
                    <w:p w14:paraId="7C50C436" w14:textId="77777777" w:rsidR="00A20E93" w:rsidRPr="005610A6" w:rsidRDefault="00A20E93" w:rsidP="009B3F67">
                      <w:pPr>
                        <w:spacing w:before="40" w:after="40"/>
                        <w:jc w:val="center"/>
                        <w:rPr>
                          <w:b/>
                          <w:bCs/>
                        </w:rPr>
                      </w:pPr>
                      <w:r w:rsidRPr="005610A6">
                        <w:rPr>
                          <w:b/>
                          <w:bCs/>
                        </w:rPr>
                        <w:t>T/M HỘI ĐỒNG QUẢN TRỊ</w:t>
                      </w:r>
                    </w:p>
                    <w:p w14:paraId="4184441A" w14:textId="77777777" w:rsidR="00A20E93" w:rsidRPr="005610A6" w:rsidRDefault="00A20E93" w:rsidP="009B3F67">
                      <w:pPr>
                        <w:spacing w:before="40" w:after="40"/>
                        <w:jc w:val="center"/>
                      </w:pPr>
                      <w:r w:rsidRPr="005610A6">
                        <w:t>CHỦ TỊCH</w:t>
                      </w:r>
                    </w:p>
                    <w:p w14:paraId="0A357649" w14:textId="77777777" w:rsidR="00A20E93" w:rsidRPr="005610A6" w:rsidRDefault="00A20E93" w:rsidP="009B3F67">
                      <w:pPr>
                        <w:pStyle w:val="StyleTr"/>
                        <w:jc w:val="center"/>
                      </w:pPr>
                    </w:p>
                    <w:p w14:paraId="40078405" w14:textId="77777777" w:rsidR="00A20E93" w:rsidRPr="005610A6" w:rsidRDefault="00A20E93" w:rsidP="009B3F67">
                      <w:pPr>
                        <w:pStyle w:val="StyleTr"/>
                        <w:jc w:val="center"/>
                      </w:pPr>
                    </w:p>
                    <w:p w14:paraId="7B6081D0" w14:textId="77777777" w:rsidR="00A20E93" w:rsidRPr="005610A6" w:rsidRDefault="00A20E93" w:rsidP="009B3F67">
                      <w:pPr>
                        <w:pStyle w:val="StyleTr"/>
                        <w:jc w:val="center"/>
                      </w:pPr>
                    </w:p>
                    <w:p w14:paraId="40610C23" w14:textId="77777777" w:rsidR="00A20E93" w:rsidRPr="005610A6" w:rsidRDefault="00A20E93" w:rsidP="009B3F67">
                      <w:pPr>
                        <w:pStyle w:val="StyleTr"/>
                        <w:jc w:val="center"/>
                      </w:pPr>
                    </w:p>
                    <w:p w14:paraId="661B730E" w14:textId="77777777" w:rsidR="00A20E93" w:rsidRDefault="00A20E93" w:rsidP="009B3F67">
                      <w:pPr>
                        <w:pStyle w:val="StyleTr"/>
                        <w:jc w:val="center"/>
                      </w:pPr>
                    </w:p>
                    <w:p w14:paraId="4619BFD8" w14:textId="77777777" w:rsidR="00A20E93" w:rsidRDefault="00A20E93" w:rsidP="009B3F67">
                      <w:pPr>
                        <w:pStyle w:val="StyleTr"/>
                        <w:jc w:val="center"/>
                      </w:pPr>
                    </w:p>
                    <w:p w14:paraId="4890C68E" w14:textId="77777777" w:rsidR="00463952" w:rsidRPr="005610A6" w:rsidRDefault="00463952" w:rsidP="009B3F67">
                      <w:pPr>
                        <w:pStyle w:val="StyleTr"/>
                        <w:jc w:val="center"/>
                      </w:pPr>
                    </w:p>
                    <w:p w14:paraId="7100CFA8" w14:textId="64E1A08D" w:rsidR="00A20E93" w:rsidRPr="00A20E93" w:rsidRDefault="00A20E93" w:rsidP="009B3F67">
                      <w:pPr>
                        <w:jc w:val="center"/>
                        <w:rPr>
                          <w:i/>
                        </w:rPr>
                      </w:pPr>
                      <w:r w:rsidRPr="005610A6">
                        <w:rPr>
                          <w:b/>
                        </w:rPr>
                        <w:t>Hoàng Trung Chiến</w:t>
                      </w:r>
                    </w:p>
                  </w:txbxContent>
                </v:textbox>
              </v:shape>
            </w:pict>
          </mc:Fallback>
        </mc:AlternateContent>
      </w:r>
    </w:p>
    <w:p w14:paraId="4D811B84" w14:textId="3BAAB012" w:rsidR="001000D5" w:rsidRPr="005610A6" w:rsidRDefault="00A20E93" w:rsidP="00636FDB">
      <w:pPr>
        <w:pStyle w:val="StyleT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59E91A" wp14:editId="7AA41DA2">
                <wp:simplePos x="0" y="0"/>
                <wp:positionH relativeFrom="column">
                  <wp:posOffset>161290</wp:posOffset>
                </wp:positionH>
                <wp:positionV relativeFrom="paragraph">
                  <wp:posOffset>9525</wp:posOffset>
                </wp:positionV>
                <wp:extent cx="2179320" cy="1348740"/>
                <wp:effectExtent l="0" t="0" r="0" b="381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9320" cy="13487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C96D84" w14:textId="77777777" w:rsidR="00A20E93" w:rsidRPr="00A20E93" w:rsidRDefault="00A20E93" w:rsidP="00A20E93">
                            <w:pPr>
                              <w:rPr>
                                <w:b/>
                                <w:i/>
                                <w:sz w:val="24"/>
                                <w:szCs w:val="24"/>
                                <w:lang w:val="pt-BR"/>
                              </w:rPr>
                            </w:pPr>
                            <w:r w:rsidRPr="00A20E93">
                              <w:rPr>
                                <w:b/>
                                <w:i/>
                                <w:sz w:val="24"/>
                                <w:szCs w:val="24"/>
                                <w:lang w:val="pt-BR"/>
                              </w:rPr>
                              <w:t>Nơi nhận:</w:t>
                            </w:r>
                            <w:r w:rsidRPr="00A20E93">
                              <w:rPr>
                                <w:b/>
                                <w:i/>
                                <w:sz w:val="24"/>
                                <w:szCs w:val="24"/>
                                <w:lang w:val="pt-BR"/>
                              </w:rPr>
                              <w:tab/>
                            </w:r>
                            <w:r w:rsidRPr="00A20E93">
                              <w:rPr>
                                <w:b/>
                                <w:i/>
                                <w:sz w:val="24"/>
                                <w:szCs w:val="24"/>
                                <w:lang w:val="pt-BR"/>
                              </w:rPr>
                              <w:tab/>
                            </w:r>
                          </w:p>
                          <w:p w14:paraId="3A7B3F4A" w14:textId="7C31621C" w:rsidR="00A20E93" w:rsidRPr="00A20E93" w:rsidRDefault="00A20E93" w:rsidP="00A20E93">
                            <w:pPr>
                              <w:spacing w:before="20" w:line="240" w:lineRule="auto"/>
                              <w:rPr>
                                <w:i/>
                                <w:sz w:val="24"/>
                                <w:szCs w:val="24"/>
                                <w:lang w:val="pt-BR"/>
                              </w:rPr>
                            </w:pPr>
                            <w:r w:rsidRPr="00A20E93">
                              <w:rPr>
                                <w:i/>
                                <w:sz w:val="24"/>
                                <w:szCs w:val="24"/>
                                <w:lang w:val="pt-BR"/>
                              </w:rPr>
                              <w:t>- ĐHĐCĐ 20</w:t>
                            </w:r>
                            <w:r w:rsidR="002F7E09">
                              <w:rPr>
                                <w:i/>
                                <w:sz w:val="24"/>
                                <w:szCs w:val="24"/>
                                <w:lang w:val="pt-BR"/>
                              </w:rPr>
                              <w:t>26</w:t>
                            </w:r>
                            <w:r w:rsidRPr="00A20E93">
                              <w:rPr>
                                <w:i/>
                                <w:sz w:val="24"/>
                                <w:szCs w:val="24"/>
                                <w:lang w:val="pt-BR"/>
                              </w:rPr>
                              <w:t xml:space="preserve"> (để b/c),</w:t>
                            </w:r>
                          </w:p>
                          <w:p w14:paraId="2537C7A9" w14:textId="2CF0B878" w:rsidR="00A20E93" w:rsidRPr="00A20E93" w:rsidRDefault="00A20E93" w:rsidP="00A20E93">
                            <w:pPr>
                              <w:spacing w:before="20" w:line="240" w:lineRule="auto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  <w:r w:rsidRPr="00A20E93">
                              <w:rPr>
                                <w:i/>
                                <w:sz w:val="24"/>
                                <w:szCs w:val="24"/>
                              </w:rPr>
                              <w:t>- HS ĐHCĐ 20</w:t>
                            </w:r>
                            <w:r w:rsidR="002F7E09">
                              <w:rPr>
                                <w:i/>
                                <w:sz w:val="24"/>
                                <w:szCs w:val="24"/>
                              </w:rPr>
                              <w:t>26</w:t>
                            </w:r>
                            <w:r w:rsidRPr="00A20E93">
                              <w:rPr>
                                <w:i/>
                                <w:sz w:val="24"/>
                                <w:szCs w:val="24"/>
                              </w:rPr>
                              <w:t xml:space="preserve"> (để lưu),</w:t>
                            </w:r>
                          </w:p>
                          <w:p w14:paraId="67F366B3" w14:textId="77777777" w:rsidR="00A20E93" w:rsidRPr="00A20E93" w:rsidRDefault="00A20E93" w:rsidP="00A20E93">
                            <w:pPr>
                              <w:spacing w:before="20" w:line="240" w:lineRule="auto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  <w:r w:rsidRPr="00A20E93">
                              <w:rPr>
                                <w:i/>
                                <w:sz w:val="24"/>
                                <w:szCs w:val="24"/>
                              </w:rPr>
                              <w:t>- Lưu: TKCty.</w:t>
                            </w:r>
                          </w:p>
                          <w:p w14:paraId="3D68398A" w14:textId="77777777" w:rsidR="00A20E93" w:rsidRPr="00A20E93" w:rsidRDefault="00A20E93">
                            <w:pPr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59E91A" id="Text Box 10" o:spid="_x0000_s1027" type="#_x0000_t202" style="position:absolute;left:0;text-align:left;margin-left:12.7pt;margin-top:.75pt;width:171.6pt;height:106.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" fillcolor="white [3201]" stroked="f" strokeweight=".5pt">
                <v:textbox>
                  <w:txbxContent>
                    <w:p w14:paraId="30C96D84" w14:textId="77777777" w:rsidR="00A20E93" w:rsidRPr="00A20E93" w:rsidRDefault="00A20E93" w:rsidP="00A20E93">
                      <w:pPr>
                        <w:rPr>
                          <w:b/>
                          <w:i/>
                          <w:sz w:val="24"/>
                          <w:szCs w:val="24"/>
                          <w:lang w:val="pt-BR"/>
                        </w:rPr>
                      </w:pPr>
                      <w:r w:rsidRPr="00A20E93">
                        <w:rPr>
                          <w:b/>
                          <w:i/>
                          <w:sz w:val="24"/>
                          <w:szCs w:val="24"/>
                          <w:lang w:val="pt-BR"/>
                        </w:rPr>
                        <w:t>Nơi nhận:</w:t>
                      </w:r>
                      <w:r w:rsidRPr="00A20E93">
                        <w:rPr>
                          <w:b/>
                          <w:i/>
                          <w:sz w:val="24"/>
                          <w:szCs w:val="24"/>
                          <w:lang w:val="pt-BR"/>
                        </w:rPr>
                        <w:tab/>
                      </w:r>
                      <w:r w:rsidRPr="00A20E93">
                        <w:rPr>
                          <w:b/>
                          <w:i/>
                          <w:sz w:val="24"/>
                          <w:szCs w:val="24"/>
                          <w:lang w:val="pt-BR"/>
                        </w:rPr>
                        <w:tab/>
                      </w:r>
                    </w:p>
                    <w:p w14:paraId="3A7B3F4A" w14:textId="7C31621C" w:rsidR="00A20E93" w:rsidRPr="00A20E93" w:rsidRDefault="00A20E93" w:rsidP="00A20E93">
                      <w:pPr>
                        <w:spacing w:before="20" w:line="240" w:lineRule="auto"/>
                        <w:rPr>
                          <w:i/>
                          <w:sz w:val="24"/>
                          <w:szCs w:val="24"/>
                          <w:lang w:val="pt-BR"/>
                        </w:rPr>
                      </w:pPr>
                      <w:r w:rsidRPr="00A20E93">
                        <w:rPr>
                          <w:i/>
                          <w:sz w:val="24"/>
                          <w:szCs w:val="24"/>
                          <w:lang w:val="pt-BR"/>
                        </w:rPr>
                        <w:t>- ĐHĐCĐ 20</w:t>
                      </w:r>
                      <w:r w:rsidR="002F7E09">
                        <w:rPr>
                          <w:i/>
                          <w:sz w:val="24"/>
                          <w:szCs w:val="24"/>
                          <w:lang w:val="pt-BR"/>
                        </w:rPr>
                        <w:t>26</w:t>
                      </w:r>
                      <w:r w:rsidRPr="00A20E93">
                        <w:rPr>
                          <w:i/>
                          <w:sz w:val="24"/>
                          <w:szCs w:val="24"/>
                          <w:lang w:val="pt-BR"/>
                        </w:rPr>
                        <w:t xml:space="preserve"> (để b/c),</w:t>
                      </w:r>
                    </w:p>
                    <w:p w14:paraId="2537C7A9" w14:textId="2CF0B878" w:rsidR="00A20E93" w:rsidRPr="00A20E93" w:rsidRDefault="00A20E93" w:rsidP="00A20E93">
                      <w:pPr>
                        <w:spacing w:before="20" w:line="240" w:lineRule="auto"/>
                        <w:rPr>
                          <w:i/>
                          <w:sz w:val="24"/>
                          <w:szCs w:val="24"/>
                        </w:rPr>
                      </w:pPr>
                      <w:r w:rsidRPr="00A20E93">
                        <w:rPr>
                          <w:i/>
                          <w:sz w:val="24"/>
                          <w:szCs w:val="24"/>
                        </w:rPr>
                        <w:t>- HS ĐHCĐ 20</w:t>
                      </w:r>
                      <w:r w:rsidR="002F7E09">
                        <w:rPr>
                          <w:i/>
                          <w:sz w:val="24"/>
                          <w:szCs w:val="24"/>
                        </w:rPr>
                        <w:t>26</w:t>
                      </w:r>
                      <w:r w:rsidRPr="00A20E93">
                        <w:rPr>
                          <w:i/>
                          <w:sz w:val="24"/>
                          <w:szCs w:val="24"/>
                        </w:rPr>
                        <w:t xml:space="preserve"> (để lưu),</w:t>
                      </w:r>
                    </w:p>
                    <w:p w14:paraId="67F366B3" w14:textId="77777777" w:rsidR="00A20E93" w:rsidRPr="00A20E93" w:rsidRDefault="00A20E93" w:rsidP="00A20E93">
                      <w:pPr>
                        <w:spacing w:before="20" w:line="240" w:lineRule="auto"/>
                        <w:rPr>
                          <w:i/>
                          <w:sz w:val="24"/>
                          <w:szCs w:val="24"/>
                        </w:rPr>
                      </w:pPr>
                      <w:r w:rsidRPr="00A20E93">
                        <w:rPr>
                          <w:i/>
                          <w:sz w:val="24"/>
                          <w:szCs w:val="24"/>
                        </w:rPr>
                        <w:t>- Lưu: TKCty.</w:t>
                      </w:r>
                    </w:p>
                    <w:p w14:paraId="3D68398A" w14:textId="77777777" w:rsidR="00A20E93" w:rsidRPr="00A20E93" w:rsidRDefault="00A20E93">
                      <w:pPr>
                        <w:rPr>
                          <w:i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EA47932" w14:textId="1453E9BD" w:rsidR="009B3F67" w:rsidRDefault="009B3F67">
      <w:pPr>
        <w:spacing w:after="160" w:line="259" w:lineRule="auto"/>
        <w:rPr>
          <w:rFonts w:eastAsiaTheme="majorEastAsia" w:cstheme="majorBidi"/>
          <w:b/>
          <w:sz w:val="32"/>
          <w:szCs w:val="32"/>
          <w:lang w:val="it-IT"/>
        </w:rPr>
      </w:pPr>
    </w:p>
    <w:sectPr w:rsidR="009B3F67" w:rsidSect="00AF35C5">
      <w:pgSz w:w="11907" w:h="16840" w:code="9"/>
      <w:pgMar w:top="737" w:right="907" w:bottom="993" w:left="1474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A1393" w14:textId="77777777" w:rsidR="008E1B55" w:rsidRDefault="008E1B55" w:rsidP="00642D69">
      <w:pPr>
        <w:spacing w:line="240" w:lineRule="auto"/>
      </w:pPr>
      <w:r>
        <w:separator/>
      </w:r>
    </w:p>
  </w:endnote>
  <w:endnote w:type="continuationSeparator" w:id="0">
    <w:p w14:paraId="4254B490" w14:textId="77777777" w:rsidR="008E1B55" w:rsidRDefault="008E1B55" w:rsidP="00642D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5D567" w14:textId="77777777" w:rsidR="008E1B55" w:rsidRDefault="008E1B55" w:rsidP="00642D69">
      <w:pPr>
        <w:spacing w:line="240" w:lineRule="auto"/>
      </w:pPr>
      <w:r>
        <w:separator/>
      </w:r>
    </w:p>
  </w:footnote>
  <w:footnote w:type="continuationSeparator" w:id="0">
    <w:p w14:paraId="33EDAA75" w14:textId="77777777" w:rsidR="008E1B55" w:rsidRDefault="008E1B55" w:rsidP="00642D6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1442F"/>
    <w:multiLevelType w:val="hybridMultilevel"/>
    <w:tmpl w:val="3AC87C16"/>
    <w:lvl w:ilvl="0" w:tplc="83BC37C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02B36"/>
    <w:multiLevelType w:val="hybridMultilevel"/>
    <w:tmpl w:val="76CA8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D0A9D"/>
    <w:multiLevelType w:val="hybridMultilevel"/>
    <w:tmpl w:val="6632F7B4"/>
    <w:lvl w:ilvl="0" w:tplc="FF34F2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D5C70FD"/>
    <w:multiLevelType w:val="hybridMultilevel"/>
    <w:tmpl w:val="72048D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402268"/>
    <w:multiLevelType w:val="hybridMultilevel"/>
    <w:tmpl w:val="0C72C70C"/>
    <w:lvl w:ilvl="0" w:tplc="11A681A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09253E"/>
    <w:multiLevelType w:val="hybridMultilevel"/>
    <w:tmpl w:val="06D0BE6C"/>
    <w:lvl w:ilvl="0" w:tplc="70FCE6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7177541">
    <w:abstractNumId w:val="5"/>
  </w:num>
  <w:num w:numId="2" w16cid:durableId="722487776">
    <w:abstractNumId w:val="2"/>
  </w:num>
  <w:num w:numId="3" w16cid:durableId="297150507">
    <w:abstractNumId w:val="3"/>
  </w:num>
  <w:num w:numId="4" w16cid:durableId="1576016968">
    <w:abstractNumId w:val="1"/>
  </w:num>
  <w:num w:numId="5" w16cid:durableId="2034068841">
    <w:abstractNumId w:val="4"/>
  </w:num>
  <w:num w:numId="6" w16cid:durableId="184486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00D5"/>
    <w:rsid w:val="00095BC8"/>
    <w:rsid w:val="000D67D2"/>
    <w:rsid w:val="000E3E82"/>
    <w:rsid w:val="001000D5"/>
    <w:rsid w:val="001209BD"/>
    <w:rsid w:val="00125212"/>
    <w:rsid w:val="00141FBE"/>
    <w:rsid w:val="00164245"/>
    <w:rsid w:val="001A1863"/>
    <w:rsid w:val="001A6AF8"/>
    <w:rsid w:val="001A71D0"/>
    <w:rsid w:val="001C2672"/>
    <w:rsid w:val="00224BEB"/>
    <w:rsid w:val="00240BB0"/>
    <w:rsid w:val="002915B8"/>
    <w:rsid w:val="002934B3"/>
    <w:rsid w:val="002A34B5"/>
    <w:rsid w:val="002B10DD"/>
    <w:rsid w:val="002F7E09"/>
    <w:rsid w:val="00350C13"/>
    <w:rsid w:val="0035770B"/>
    <w:rsid w:val="00370D74"/>
    <w:rsid w:val="003B43AF"/>
    <w:rsid w:val="003C16D4"/>
    <w:rsid w:val="003C5E50"/>
    <w:rsid w:val="003C7F4F"/>
    <w:rsid w:val="003E7304"/>
    <w:rsid w:val="003F18D2"/>
    <w:rsid w:val="00442F9B"/>
    <w:rsid w:val="00463952"/>
    <w:rsid w:val="004701AB"/>
    <w:rsid w:val="004B041A"/>
    <w:rsid w:val="004B78D5"/>
    <w:rsid w:val="004C52CA"/>
    <w:rsid w:val="004E6543"/>
    <w:rsid w:val="00527198"/>
    <w:rsid w:val="00535BB4"/>
    <w:rsid w:val="00547D1C"/>
    <w:rsid w:val="00550A0B"/>
    <w:rsid w:val="005610A6"/>
    <w:rsid w:val="00566C89"/>
    <w:rsid w:val="00577109"/>
    <w:rsid w:val="005A0F4D"/>
    <w:rsid w:val="005B0169"/>
    <w:rsid w:val="00615EA2"/>
    <w:rsid w:val="006176FB"/>
    <w:rsid w:val="006252B3"/>
    <w:rsid w:val="00636FDB"/>
    <w:rsid w:val="00642D69"/>
    <w:rsid w:val="006540A6"/>
    <w:rsid w:val="00654AC6"/>
    <w:rsid w:val="00677438"/>
    <w:rsid w:val="006928DB"/>
    <w:rsid w:val="0069557E"/>
    <w:rsid w:val="006B3587"/>
    <w:rsid w:val="006B601B"/>
    <w:rsid w:val="006D6242"/>
    <w:rsid w:val="006E27FA"/>
    <w:rsid w:val="006E5C3F"/>
    <w:rsid w:val="00762BC8"/>
    <w:rsid w:val="007B3A6E"/>
    <w:rsid w:val="007B4EDB"/>
    <w:rsid w:val="007C1473"/>
    <w:rsid w:val="007C3325"/>
    <w:rsid w:val="00806F59"/>
    <w:rsid w:val="00830B78"/>
    <w:rsid w:val="00837251"/>
    <w:rsid w:val="00880309"/>
    <w:rsid w:val="008E1B55"/>
    <w:rsid w:val="008E7F0F"/>
    <w:rsid w:val="00921A65"/>
    <w:rsid w:val="00963AEE"/>
    <w:rsid w:val="00966181"/>
    <w:rsid w:val="009B3F67"/>
    <w:rsid w:val="009C66B8"/>
    <w:rsid w:val="00A20E93"/>
    <w:rsid w:val="00A27C53"/>
    <w:rsid w:val="00A37080"/>
    <w:rsid w:val="00AF35C5"/>
    <w:rsid w:val="00B0579B"/>
    <w:rsid w:val="00B17D6F"/>
    <w:rsid w:val="00B20941"/>
    <w:rsid w:val="00B56324"/>
    <w:rsid w:val="00B719A6"/>
    <w:rsid w:val="00BF4E99"/>
    <w:rsid w:val="00C221F6"/>
    <w:rsid w:val="00C64C3C"/>
    <w:rsid w:val="00C75E0B"/>
    <w:rsid w:val="00C9117F"/>
    <w:rsid w:val="00CE2A8E"/>
    <w:rsid w:val="00CF27A8"/>
    <w:rsid w:val="00D51332"/>
    <w:rsid w:val="00D64FFF"/>
    <w:rsid w:val="00D80856"/>
    <w:rsid w:val="00DD16A6"/>
    <w:rsid w:val="00DF6E5B"/>
    <w:rsid w:val="00E20056"/>
    <w:rsid w:val="00E43EB2"/>
    <w:rsid w:val="00E46C4F"/>
    <w:rsid w:val="00ED3016"/>
    <w:rsid w:val="00F04BF3"/>
    <w:rsid w:val="00F14918"/>
    <w:rsid w:val="00F925AC"/>
    <w:rsid w:val="00F9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E8FAA"/>
  <w15:docId w15:val="{20FEB749-DDAB-4A23-8B67-5892BDB10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79B"/>
    <w:pPr>
      <w:spacing w:after="0" w:line="360" w:lineRule="exact"/>
    </w:pPr>
  </w:style>
  <w:style w:type="paragraph" w:styleId="Heading1">
    <w:name w:val="heading 1"/>
    <w:basedOn w:val="Normal"/>
    <w:next w:val="Normal"/>
    <w:link w:val="Heading1Char"/>
    <w:uiPriority w:val="9"/>
    <w:qFormat/>
    <w:rsid w:val="00ED3016"/>
    <w:pPr>
      <w:keepNext/>
      <w:keepLines/>
      <w:spacing w:before="240" w:line="300" w:lineRule="auto"/>
      <w:jc w:val="center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B719A6"/>
    <w:pPr>
      <w:widowControl w:val="0"/>
      <w:spacing w:before="120"/>
      <w:outlineLvl w:val="1"/>
    </w:pPr>
    <w:rPr>
      <w:rFonts w:ascii="Times New Roman Bold" w:eastAsiaTheme="majorEastAsia" w:hAnsi="Times New Roman Bold" w:cstheme="majorBidi"/>
      <w:b/>
      <w:sz w:val="28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B719A6"/>
    <w:pPr>
      <w:widowControl w:val="0"/>
      <w:spacing w:before="120"/>
      <w:outlineLvl w:val="2"/>
    </w:pPr>
    <w:rPr>
      <w:rFonts w:eastAsiaTheme="majorEastAsia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42D69"/>
    <w:pPr>
      <w:widowControl w:val="0"/>
      <w:spacing w:before="120" w:line="340" w:lineRule="exact"/>
      <w:outlineLvl w:val="3"/>
    </w:pPr>
    <w:rPr>
      <w:rFonts w:eastAsiaTheme="majorEastAsia" w:cstheme="majorBidi"/>
      <w:b/>
      <w:i/>
      <w:i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3016"/>
    <w:rPr>
      <w:rFonts w:eastAsiaTheme="majorEastAsia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719A6"/>
    <w:rPr>
      <w:rFonts w:ascii="Times New Roman Bold" w:eastAsiaTheme="majorEastAsia" w:hAnsi="Times New Roman Bold" w:cstheme="majorBidi"/>
      <w:b/>
      <w:sz w:val="28"/>
      <w:szCs w:val="26"/>
    </w:rPr>
  </w:style>
  <w:style w:type="paragraph" w:styleId="NoSpacing">
    <w:name w:val="No Spacing"/>
    <w:uiPriority w:val="1"/>
    <w:rsid w:val="005B0169"/>
    <w:pPr>
      <w:spacing w:after="0" w:line="240" w:lineRule="auto"/>
    </w:pPr>
  </w:style>
  <w:style w:type="paragraph" w:customStyle="1" w:styleId="Nor3">
    <w:name w:val="Nor 3"/>
    <w:basedOn w:val="Normal"/>
    <w:qFormat/>
    <w:rsid w:val="005B0169"/>
    <w:pPr>
      <w:spacing w:before="60" w:after="20"/>
      <w:jc w:val="both"/>
    </w:pPr>
  </w:style>
  <w:style w:type="paragraph" w:customStyle="1" w:styleId="Nor6">
    <w:name w:val="Nor 6"/>
    <w:basedOn w:val="Nor3"/>
    <w:qFormat/>
    <w:rsid w:val="00CE2A8E"/>
    <w:pPr>
      <w:spacing w:before="120"/>
    </w:pPr>
  </w:style>
  <w:style w:type="paragraph" w:customStyle="1" w:styleId="StyleH1">
    <w:name w:val="Style H1"/>
    <w:basedOn w:val="Nor6"/>
    <w:qFormat/>
    <w:rsid w:val="001A71D0"/>
    <w:pPr>
      <w:spacing w:before="20"/>
      <w:ind w:firstLine="720"/>
    </w:pPr>
  </w:style>
  <w:style w:type="paragraph" w:customStyle="1" w:styleId="StyleH2">
    <w:name w:val="Style H2"/>
    <w:basedOn w:val="StyleH1"/>
    <w:qFormat/>
    <w:rsid w:val="001A71D0"/>
    <w:pPr>
      <w:spacing w:before="40" w:after="40"/>
    </w:pPr>
  </w:style>
  <w:style w:type="paragraph" w:customStyle="1" w:styleId="StyleH3">
    <w:name w:val="Style H3"/>
    <w:basedOn w:val="StyleH2"/>
    <w:qFormat/>
    <w:rsid w:val="001A71D0"/>
    <w:pPr>
      <w:spacing w:before="60" w:after="20"/>
    </w:pPr>
  </w:style>
  <w:style w:type="paragraph" w:customStyle="1" w:styleId="StyleH6">
    <w:name w:val="Style H6"/>
    <w:basedOn w:val="StyleH3"/>
    <w:qFormat/>
    <w:rsid w:val="001A71D0"/>
    <w:pPr>
      <w:spacing w:before="120"/>
    </w:pPr>
  </w:style>
  <w:style w:type="paragraph" w:styleId="Title">
    <w:name w:val="Title"/>
    <w:basedOn w:val="Normal"/>
    <w:next w:val="Normal"/>
    <w:link w:val="TitleChar"/>
    <w:qFormat/>
    <w:rsid w:val="00830B7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30B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Nor2">
    <w:name w:val="Nor 2"/>
    <w:basedOn w:val="Normal"/>
    <w:autoRedefine/>
    <w:qFormat/>
    <w:rsid w:val="005B0169"/>
    <w:pPr>
      <w:spacing w:before="40" w:after="40"/>
      <w:jc w:val="both"/>
    </w:pPr>
  </w:style>
  <w:style w:type="character" w:customStyle="1" w:styleId="Heading3Char">
    <w:name w:val="Heading 3 Char"/>
    <w:basedOn w:val="DefaultParagraphFont"/>
    <w:link w:val="Heading3"/>
    <w:uiPriority w:val="9"/>
    <w:rsid w:val="00B719A6"/>
    <w:rPr>
      <w:rFonts w:eastAsiaTheme="majorEastAsia" w:cstheme="majorBidi"/>
      <w:b/>
      <w:sz w:val="28"/>
      <w:szCs w:val="24"/>
    </w:rPr>
  </w:style>
  <w:style w:type="paragraph" w:customStyle="1" w:styleId="StyleH12">
    <w:name w:val="Style H12"/>
    <w:basedOn w:val="StyleH6"/>
    <w:autoRedefine/>
    <w:qFormat/>
    <w:rsid w:val="004701AB"/>
    <w:pPr>
      <w:spacing w:before="240"/>
    </w:pPr>
    <w:rPr>
      <w:rFonts w:eastAsia="Calibri" w:cs="Times New Roman"/>
    </w:rPr>
  </w:style>
  <w:style w:type="paragraph" w:styleId="BodyText">
    <w:name w:val="Body Text"/>
    <w:basedOn w:val="Normal"/>
    <w:link w:val="BodyTextChar"/>
    <w:rsid w:val="00642D69"/>
    <w:pPr>
      <w:spacing w:line="240" w:lineRule="auto"/>
      <w:jc w:val="both"/>
    </w:pPr>
    <w:rPr>
      <w:rFonts w:ascii=".VnTime" w:eastAsia="Times New Roman" w:hAnsi=".VnTime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642D69"/>
    <w:rPr>
      <w:rFonts w:ascii=".VnTime" w:eastAsia="Times New Roman" w:hAnsi=".VnTime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642D6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2D69"/>
  </w:style>
  <w:style w:type="paragraph" w:styleId="Footer">
    <w:name w:val="footer"/>
    <w:basedOn w:val="Normal"/>
    <w:link w:val="FooterChar"/>
    <w:uiPriority w:val="99"/>
    <w:unhideWhenUsed/>
    <w:rsid w:val="00642D6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2D69"/>
  </w:style>
  <w:style w:type="character" w:customStyle="1" w:styleId="Heading4Char">
    <w:name w:val="Heading 4 Char"/>
    <w:basedOn w:val="DefaultParagraphFont"/>
    <w:link w:val="Heading4"/>
    <w:uiPriority w:val="9"/>
    <w:rsid w:val="00642D69"/>
    <w:rPr>
      <w:rFonts w:eastAsiaTheme="majorEastAsia" w:cstheme="majorBidi"/>
      <w:b/>
      <w:i/>
      <w:iCs/>
      <w:sz w:val="28"/>
    </w:rPr>
  </w:style>
  <w:style w:type="paragraph" w:styleId="NormalWeb">
    <w:name w:val="Normal (Web)"/>
    <w:basedOn w:val="Normal"/>
    <w:uiPriority w:val="99"/>
    <w:semiHidden/>
    <w:unhideWhenUsed/>
    <w:rsid w:val="005A0F4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577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770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770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77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770B"/>
    <w:rPr>
      <w:b/>
      <w:bCs/>
      <w:sz w:val="20"/>
      <w:szCs w:val="20"/>
    </w:rPr>
  </w:style>
  <w:style w:type="paragraph" w:customStyle="1" w:styleId="StyleTr">
    <w:name w:val="Style Tr"/>
    <w:basedOn w:val="Normal"/>
    <w:qFormat/>
    <w:rsid w:val="00B0579B"/>
    <w:pPr>
      <w:tabs>
        <w:tab w:val="left" w:pos="0"/>
      </w:tabs>
      <w:spacing w:line="240" w:lineRule="auto"/>
      <w:jc w:val="both"/>
    </w:pPr>
    <w:rPr>
      <w:b/>
      <w:sz w:val="20"/>
      <w:szCs w:val="20"/>
    </w:rPr>
  </w:style>
  <w:style w:type="paragraph" w:styleId="ListParagraph">
    <w:name w:val="List Paragraph"/>
    <w:basedOn w:val="Normal"/>
    <w:qFormat/>
    <w:rsid w:val="00577109"/>
    <w:pPr>
      <w:ind w:left="720"/>
      <w:contextualSpacing/>
    </w:pPr>
  </w:style>
  <w:style w:type="table" w:styleId="TableGrid">
    <w:name w:val="Table Grid"/>
    <w:basedOn w:val="TableNormal"/>
    <w:uiPriority w:val="39"/>
    <w:rsid w:val="00547D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1000D5"/>
    <w:pPr>
      <w:tabs>
        <w:tab w:val="left" w:pos="0"/>
      </w:tabs>
      <w:spacing w:after="120" w:line="312" w:lineRule="auto"/>
      <w:jc w:val="both"/>
    </w:pPr>
    <w:rPr>
      <w:rFonts w:ascii=".VnTime" w:eastAsia="Times New Roman" w:hAnsi=".VnTime" w:cs="Times New Roman"/>
      <w:szCs w:val="24"/>
    </w:rPr>
  </w:style>
  <w:style w:type="character" w:customStyle="1" w:styleId="BodyText3Char">
    <w:name w:val="Body Text 3 Char"/>
    <w:basedOn w:val="DefaultParagraphFont"/>
    <w:link w:val="BodyText3"/>
    <w:rsid w:val="001000D5"/>
    <w:rPr>
      <w:rFonts w:ascii=".VnTime" w:eastAsia="Times New Roman" w:hAnsi=".VnTime" w:cs="Times New Roman"/>
      <w:szCs w:val="24"/>
    </w:rPr>
  </w:style>
  <w:style w:type="paragraph" w:styleId="BodyTextFirstIndent">
    <w:name w:val="Body Text First Indent"/>
    <w:basedOn w:val="BodyText"/>
    <w:link w:val="BodyTextFirstIndentChar"/>
    <w:rsid w:val="001000D5"/>
    <w:pPr>
      <w:spacing w:after="120"/>
      <w:ind w:firstLine="210"/>
      <w:jc w:val="left"/>
    </w:pPr>
    <w:rPr>
      <w:sz w:val="26"/>
      <w:szCs w:val="26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1000D5"/>
    <w:rPr>
      <w:rFonts w:ascii=".VnTime" w:eastAsia="Times New Roman" w:hAnsi=".VnTime" w:cs="Times New Roman"/>
      <w:sz w:val="24"/>
      <w:szCs w:val="20"/>
      <w:lang w:val="x-none" w:eastAsia="x-none"/>
    </w:rPr>
  </w:style>
  <w:style w:type="paragraph" w:customStyle="1" w:styleId="ColorfulList-Accent11">
    <w:name w:val="Colorful List - Accent 11"/>
    <w:basedOn w:val="Normal"/>
    <w:qFormat/>
    <w:rsid w:val="00DF6E5B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117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11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ocuments\Custom%20Office%20Templates\Normal%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F96D1-2686-4378-8096-A2495D857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 13</Template>
  <TotalTime>157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Lê Thị Hiền</cp:lastModifiedBy>
  <cp:revision>28</cp:revision>
  <dcterms:created xsi:type="dcterms:W3CDTF">2023-03-09T16:24:00Z</dcterms:created>
  <dcterms:modified xsi:type="dcterms:W3CDTF">2026-04-13T01:42:00Z</dcterms:modified>
</cp:coreProperties>
</file>